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D06F58">
        <w:rPr>
          <w:rFonts w:ascii="Arial" w:hAnsi="Arial" w:cs="Arial"/>
          <w:b/>
          <w:caps/>
          <w:sz w:val="28"/>
          <w:szCs w:val="28"/>
        </w:rPr>
        <w:t>2</w:t>
      </w:r>
      <w:r w:rsidR="00354F9F">
        <w:rPr>
          <w:rFonts w:ascii="Arial" w:hAnsi="Arial" w:cs="Arial"/>
          <w:b/>
          <w:caps/>
          <w:sz w:val="28"/>
          <w:szCs w:val="28"/>
        </w:rPr>
        <w:t>1</w:t>
      </w:r>
      <w:r w:rsidR="00811084">
        <w:rPr>
          <w:rFonts w:ascii="Arial" w:hAnsi="Arial" w:cs="Arial"/>
          <w:b/>
          <w:caps/>
          <w:sz w:val="28"/>
          <w:szCs w:val="28"/>
        </w:rPr>
        <w:t>94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7528DE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20455">
        <w:trPr>
          <w:trHeight w:val="512"/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23EE7" w:rsidP="00811084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811084">
              <w:rPr>
                <w:rFonts w:ascii="Arial" w:hAnsi="Arial" w:cs="Arial"/>
                <w:sz w:val="20"/>
                <w:szCs w:val="20"/>
              </w:rPr>
              <w:t>a execução de serviços de limpeza e manutenção na Praça Antonio Piovesan, localizada na Vila Formosa</w:t>
            </w:r>
            <w:r w:rsidR="00160270">
              <w:rPr>
                <w:rFonts w:ascii="Arial" w:hAnsi="Arial" w:cs="Arial"/>
                <w:sz w:val="20"/>
                <w:szCs w:val="20"/>
              </w:rPr>
              <w:t>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6B7E92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2942F6" w:rsidRDefault="003A77BE" w:rsidP="006B7E92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</w:t>
      </w:r>
      <w:r w:rsidR="002A208F">
        <w:rPr>
          <w:rFonts w:ascii="Arial" w:hAnsi="Arial" w:cs="Arial"/>
        </w:rPr>
        <w:t xml:space="preserve">m </w:t>
      </w:r>
      <w:r w:rsidR="00287676">
        <w:rPr>
          <w:rFonts w:ascii="Arial" w:hAnsi="Arial" w:cs="Arial"/>
        </w:rPr>
        <w:t>tomada</w:t>
      </w:r>
      <w:r w:rsidR="002A208F">
        <w:rPr>
          <w:rFonts w:ascii="Arial" w:hAnsi="Arial" w:cs="Arial"/>
        </w:rPr>
        <w:t>s</w:t>
      </w:r>
      <w:r w:rsidR="00287676">
        <w:rPr>
          <w:rFonts w:ascii="Arial" w:hAnsi="Arial" w:cs="Arial"/>
        </w:rPr>
        <w:t xml:space="preserve"> as </w:t>
      </w:r>
      <w:r w:rsidR="002942F6">
        <w:rPr>
          <w:rFonts w:ascii="Arial" w:hAnsi="Arial" w:cs="Arial"/>
        </w:rPr>
        <w:t xml:space="preserve">providências cabíveis </w:t>
      </w:r>
      <w:r w:rsidR="002A208F">
        <w:rPr>
          <w:rFonts w:ascii="Arial" w:hAnsi="Arial" w:cs="Arial"/>
        </w:rPr>
        <w:t>visando</w:t>
      </w:r>
      <w:r w:rsidR="00C0679A">
        <w:rPr>
          <w:rFonts w:ascii="Arial" w:hAnsi="Arial" w:cs="Arial"/>
        </w:rPr>
        <w:t xml:space="preserve"> </w:t>
      </w:r>
      <w:r w:rsidR="0037516D">
        <w:rPr>
          <w:rFonts w:ascii="Arial" w:hAnsi="Arial" w:cs="Arial"/>
        </w:rPr>
        <w:t>à</w:t>
      </w:r>
      <w:r w:rsidR="002A208F">
        <w:rPr>
          <w:rFonts w:ascii="Arial" w:hAnsi="Arial" w:cs="Arial"/>
        </w:rPr>
        <w:t xml:space="preserve"> </w:t>
      </w:r>
      <w:r w:rsidR="006E3D1C" w:rsidRPr="006E3D1C">
        <w:rPr>
          <w:rFonts w:ascii="Arial" w:hAnsi="Arial" w:cs="Arial"/>
        </w:rPr>
        <w:t>execução de serviços de limpeza e manutenção na Praça Antonio Piovesan, localizada na Vila Formosa</w:t>
      </w:r>
      <w:r w:rsidR="002942F6">
        <w:rPr>
          <w:rFonts w:ascii="Arial" w:hAnsi="Arial" w:cs="Arial"/>
        </w:rPr>
        <w:t>.</w:t>
      </w:r>
    </w:p>
    <w:p w:rsidR="00533F18" w:rsidRDefault="000E2B6D" w:rsidP="003257E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Ocorre</w:t>
      </w:r>
      <w:r w:rsidRPr="009913A0">
        <w:rPr>
          <w:rFonts w:ascii="Arial" w:hAnsi="Arial" w:cs="Arial"/>
          <w:iCs/>
        </w:rPr>
        <w:t xml:space="preserve"> </w:t>
      </w:r>
      <w:r w:rsidR="00A67C11" w:rsidRPr="00A67C11">
        <w:rPr>
          <w:rFonts w:ascii="Arial" w:hAnsi="Arial" w:cs="Arial"/>
          <w:iCs/>
        </w:rPr>
        <w:t>que</w:t>
      </w:r>
      <w:r w:rsidR="00533F18">
        <w:rPr>
          <w:rFonts w:ascii="Arial" w:hAnsi="Arial" w:cs="Arial"/>
          <w:iCs/>
        </w:rPr>
        <w:t xml:space="preserve"> </w:t>
      </w:r>
      <w:r w:rsidR="00533F18" w:rsidRPr="00533F18">
        <w:rPr>
          <w:rFonts w:ascii="Arial" w:hAnsi="Arial" w:cs="Arial"/>
          <w:iCs/>
        </w:rPr>
        <w:t xml:space="preserve">a </w:t>
      </w:r>
      <w:r w:rsidR="00533F18">
        <w:rPr>
          <w:rFonts w:ascii="Arial" w:hAnsi="Arial" w:cs="Arial"/>
          <w:iCs/>
        </w:rPr>
        <w:t xml:space="preserve">referida </w:t>
      </w:r>
      <w:r w:rsidR="00533F18" w:rsidRPr="00533F18">
        <w:rPr>
          <w:rFonts w:ascii="Arial" w:hAnsi="Arial" w:cs="Arial"/>
          <w:iCs/>
        </w:rPr>
        <w:t xml:space="preserve">praça </w:t>
      </w:r>
      <w:r w:rsidR="00533F18">
        <w:rPr>
          <w:rFonts w:ascii="Arial" w:hAnsi="Arial" w:cs="Arial"/>
          <w:iCs/>
        </w:rPr>
        <w:t xml:space="preserve">se </w:t>
      </w:r>
      <w:r w:rsidR="00533F18" w:rsidRPr="00533F18">
        <w:rPr>
          <w:rFonts w:ascii="Arial" w:hAnsi="Arial" w:cs="Arial"/>
          <w:iCs/>
        </w:rPr>
        <w:t xml:space="preserve">encontra </w:t>
      </w:r>
      <w:r w:rsidR="00533F18" w:rsidRPr="00533F18">
        <w:rPr>
          <w:rFonts w:ascii="Arial" w:hAnsi="Arial" w:cs="Arial"/>
          <w:iCs/>
        </w:rPr>
        <w:t>com mesa e bancos quebrados</w:t>
      </w:r>
      <w:r w:rsidR="00533F18" w:rsidRPr="00533F18">
        <w:rPr>
          <w:rFonts w:ascii="Arial" w:hAnsi="Arial" w:cs="Arial"/>
          <w:iCs/>
        </w:rPr>
        <w:t xml:space="preserve"> </w:t>
      </w:r>
      <w:r w:rsidR="00533F18">
        <w:rPr>
          <w:rFonts w:ascii="Arial" w:hAnsi="Arial" w:cs="Arial"/>
          <w:iCs/>
        </w:rPr>
        <w:t xml:space="preserve">e </w:t>
      </w:r>
      <w:r w:rsidR="00533F18" w:rsidRPr="00533F18">
        <w:rPr>
          <w:rFonts w:ascii="Arial" w:hAnsi="Arial" w:cs="Arial"/>
          <w:iCs/>
        </w:rPr>
        <w:t>cheia de mato, possibilitando a proliferação de vetores.</w:t>
      </w:r>
    </w:p>
    <w:p w:rsidR="003257E4" w:rsidRDefault="00533F18" w:rsidP="003257E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Salientamos, ainda, que </w:t>
      </w:r>
      <w:r w:rsidRPr="00533F18">
        <w:rPr>
          <w:rFonts w:ascii="Arial" w:hAnsi="Arial" w:cs="Arial"/>
          <w:iCs/>
        </w:rPr>
        <w:t xml:space="preserve">a praça está </w:t>
      </w:r>
      <w:r>
        <w:rPr>
          <w:rFonts w:ascii="Arial" w:hAnsi="Arial" w:cs="Arial"/>
          <w:iCs/>
        </w:rPr>
        <w:t xml:space="preserve">situada </w:t>
      </w:r>
      <w:r w:rsidRPr="00533F18">
        <w:rPr>
          <w:rFonts w:ascii="Arial" w:hAnsi="Arial" w:cs="Arial"/>
          <w:iCs/>
        </w:rPr>
        <w:t xml:space="preserve">em local de grande movimento da cidade e </w:t>
      </w:r>
      <w:r>
        <w:rPr>
          <w:rFonts w:ascii="Arial" w:hAnsi="Arial" w:cs="Arial"/>
          <w:iCs/>
        </w:rPr>
        <w:t xml:space="preserve">o </w:t>
      </w:r>
      <w:r w:rsidRPr="00533F18">
        <w:rPr>
          <w:rFonts w:ascii="Arial" w:hAnsi="Arial" w:cs="Arial"/>
          <w:iCs/>
        </w:rPr>
        <w:t xml:space="preserve">seu atual estado passa </w:t>
      </w:r>
      <w:r>
        <w:rPr>
          <w:rFonts w:ascii="Arial" w:hAnsi="Arial" w:cs="Arial"/>
          <w:iCs/>
        </w:rPr>
        <w:t xml:space="preserve">a </w:t>
      </w:r>
      <w:r w:rsidRPr="00533F18">
        <w:rPr>
          <w:rFonts w:ascii="Arial" w:hAnsi="Arial" w:cs="Arial"/>
          <w:iCs/>
        </w:rPr>
        <w:t>impressão de abandono aos transeuntes e visitantes</w:t>
      </w:r>
      <w:r w:rsidR="008E3205">
        <w:rPr>
          <w:rFonts w:ascii="Arial" w:hAnsi="Arial" w:cs="Arial"/>
          <w:iCs/>
        </w:rPr>
        <w:t>.</w:t>
      </w:r>
    </w:p>
    <w:p w:rsidR="00B06273" w:rsidRDefault="006C312A" w:rsidP="006B7E92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Foto</w:t>
      </w:r>
      <w:r w:rsidR="002C1873">
        <w:rPr>
          <w:rFonts w:ascii="Arial" w:hAnsi="Arial" w:cs="Arial"/>
          <w:iCs/>
        </w:rPr>
        <w:t>s</w:t>
      </w:r>
      <w:r>
        <w:rPr>
          <w:rFonts w:ascii="Arial" w:hAnsi="Arial" w:cs="Arial"/>
          <w:iCs/>
        </w:rPr>
        <w:t xml:space="preserve"> em anexo</w:t>
      </w:r>
      <w:r w:rsidR="00B06273">
        <w:rPr>
          <w:rFonts w:ascii="Arial" w:hAnsi="Arial" w:cs="Arial"/>
          <w:iCs/>
        </w:rPr>
        <w:t>.</w:t>
      </w:r>
    </w:p>
    <w:p w:rsidR="003A77BE" w:rsidRPr="001840AD" w:rsidRDefault="006B0C0F" w:rsidP="006B7E92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 forma, </w:t>
      </w:r>
      <w:r w:rsidR="00C71A36">
        <w:rPr>
          <w:rFonts w:ascii="Arial" w:hAnsi="Arial" w:cs="Arial"/>
        </w:rPr>
        <w:t>respeitosamente</w:t>
      </w:r>
      <w:r w:rsidR="003E2381">
        <w:rPr>
          <w:rFonts w:ascii="Arial" w:hAnsi="Arial" w:cs="Arial"/>
        </w:rPr>
        <w:t>,</w:t>
      </w:r>
      <w:r w:rsidR="00C71A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acionamos a </w:t>
      </w:r>
      <w:r w:rsidR="00EC199A">
        <w:rPr>
          <w:rFonts w:ascii="Arial" w:hAnsi="Arial" w:cs="Arial"/>
        </w:rPr>
        <w:t xml:space="preserve">Administração </w:t>
      </w:r>
      <w:r>
        <w:rPr>
          <w:rFonts w:ascii="Arial" w:hAnsi="Arial" w:cs="Arial"/>
        </w:rPr>
        <w:t>Municipal e agradecemos por seu empenho para que a situação seja devidamente considerada e atendida.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="00580179">
        <w:rPr>
          <w:rFonts w:ascii="Arial" w:hAnsi="Arial" w:cs="Arial"/>
        </w:rPr>
        <w:t xml:space="preserve">, </w:t>
      </w:r>
      <w:r w:rsidR="00AB3360">
        <w:rPr>
          <w:rFonts w:ascii="Arial" w:hAnsi="Arial" w:cs="Arial"/>
        </w:rPr>
        <w:t>2</w:t>
      </w:r>
      <w:r w:rsidR="004105AE">
        <w:rPr>
          <w:rFonts w:ascii="Arial" w:hAnsi="Arial" w:cs="Arial"/>
        </w:rPr>
        <w:t xml:space="preserve"> de </w:t>
      </w:r>
      <w:r w:rsidR="002C1873">
        <w:rPr>
          <w:rFonts w:ascii="Arial" w:hAnsi="Arial" w:cs="Arial"/>
        </w:rPr>
        <w:t>dez</w:t>
      </w:r>
      <w:r w:rsidR="000670B1">
        <w:rPr>
          <w:rFonts w:ascii="Arial" w:hAnsi="Arial" w:cs="Arial"/>
        </w:rPr>
        <w:t>em</w:t>
      </w:r>
      <w:r w:rsidR="00AE2B4B">
        <w:rPr>
          <w:rFonts w:ascii="Arial" w:hAnsi="Arial" w:cs="Arial"/>
        </w:rPr>
        <w:t xml:space="preserve">bro </w:t>
      </w:r>
      <w:r w:rsidR="004105AE">
        <w:rPr>
          <w:rFonts w:ascii="Arial" w:hAnsi="Arial" w:cs="Arial"/>
        </w:rPr>
        <w:t>de 20</w:t>
      </w:r>
      <w:r w:rsidR="00CD7FFD">
        <w:rPr>
          <w:rFonts w:ascii="Arial" w:hAnsi="Arial" w:cs="Arial"/>
        </w:rPr>
        <w:t>20</w:t>
      </w:r>
      <w:r w:rsidR="004105AE">
        <w:rPr>
          <w:rFonts w:ascii="Arial" w:hAnsi="Arial" w:cs="Arial"/>
        </w:rPr>
        <w:t>.</w:t>
      </w:r>
    </w:p>
    <w:p w:rsidR="004105AE" w:rsidRDefault="004105A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105AE" w:rsidRDefault="004105A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A6C7C" w:rsidRPr="004A6C7C" w:rsidRDefault="004A6C7C" w:rsidP="004A6C7C">
      <w:pPr>
        <w:jc w:val="center"/>
        <w:rPr>
          <w:rFonts w:ascii="Arial" w:eastAsia="Calibri" w:hAnsi="Arial" w:cs="Arial"/>
          <w:b/>
          <w:lang w:eastAsia="en-US"/>
        </w:rPr>
      </w:pPr>
      <w:r w:rsidRPr="004A6C7C">
        <w:rPr>
          <w:rFonts w:ascii="Arial" w:eastAsia="Calibri" w:hAnsi="Arial" w:cs="Arial"/>
          <w:b/>
          <w:lang w:eastAsia="en-US"/>
        </w:rPr>
        <w:t>DRA. MÁRCIA SANTOS</w:t>
      </w:r>
    </w:p>
    <w:p w:rsidR="00D0750D" w:rsidRDefault="004A6C7C" w:rsidP="00A95005">
      <w:pPr>
        <w:jc w:val="center"/>
        <w:rPr>
          <w:rFonts w:ascii="Arial" w:eastAsia="Calibri" w:hAnsi="Arial" w:cs="Arial"/>
          <w:lang w:eastAsia="en-US"/>
        </w:rPr>
      </w:pPr>
      <w:r w:rsidRPr="004A6C7C">
        <w:rPr>
          <w:rFonts w:ascii="Arial" w:eastAsia="Calibri" w:hAnsi="Arial" w:cs="Arial"/>
          <w:lang w:eastAsia="en-US"/>
        </w:rPr>
        <w:t xml:space="preserve">Vereadora </w:t>
      </w:r>
      <w:r w:rsidR="00BA708A">
        <w:rPr>
          <w:rFonts w:ascii="Arial" w:eastAsia="Calibri" w:hAnsi="Arial" w:cs="Arial"/>
          <w:lang w:eastAsia="en-US"/>
        </w:rPr>
        <w:t>–</w:t>
      </w:r>
      <w:r w:rsidRPr="004A6C7C">
        <w:rPr>
          <w:rFonts w:ascii="Arial" w:eastAsia="Calibri" w:hAnsi="Arial" w:cs="Arial"/>
          <w:lang w:eastAsia="en-US"/>
        </w:rPr>
        <w:t xml:space="preserve"> P</w:t>
      </w:r>
      <w:r w:rsidR="006C6677">
        <w:rPr>
          <w:rFonts w:ascii="Arial" w:eastAsia="Calibri" w:hAnsi="Arial" w:cs="Arial"/>
          <w:lang w:eastAsia="en-US"/>
        </w:rPr>
        <w:t>L</w:t>
      </w:r>
      <w:r w:rsidR="00D0750D">
        <w:rPr>
          <w:rFonts w:ascii="Arial" w:eastAsia="Calibri" w:hAnsi="Arial" w:cs="Arial"/>
          <w:lang w:eastAsia="en-US"/>
        </w:rPr>
        <w:br w:type="page"/>
      </w:r>
    </w:p>
    <w:p w:rsidR="00D7506E" w:rsidRDefault="005A4766" w:rsidP="00AC1EA2">
      <w:pPr>
        <w:spacing w:line="336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7EAB9E43">
            <wp:extent cx="2034540" cy="3261360"/>
            <wp:effectExtent l="0" t="0" r="381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326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7506E"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</w:rPr>
        <w:drawing>
          <wp:inline distT="0" distB="0" distL="0" distR="0" wp14:anchorId="12E33580">
            <wp:extent cx="3596640" cy="3253740"/>
            <wp:effectExtent l="0" t="0" r="3810" b="381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325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506E" w:rsidRDefault="00D7506E" w:rsidP="00AC1EA2">
      <w:pPr>
        <w:spacing w:line="336" w:lineRule="auto"/>
        <w:jc w:val="center"/>
        <w:rPr>
          <w:rFonts w:ascii="Arial" w:hAnsi="Arial" w:cs="Arial"/>
        </w:rPr>
      </w:pPr>
    </w:p>
    <w:p w:rsidR="00D7506E" w:rsidRDefault="005A4766" w:rsidP="00AC1EA2">
      <w:pPr>
        <w:spacing w:line="336" w:lineRule="auto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</w:rPr>
        <w:drawing>
          <wp:inline distT="0" distB="0" distL="0" distR="0" wp14:anchorId="0A7C8981">
            <wp:extent cx="5105400" cy="3040380"/>
            <wp:effectExtent l="0" t="0" r="0" b="762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04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7506E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CDD" w:rsidRDefault="00196CDD">
      <w:r>
        <w:separator/>
      </w:r>
    </w:p>
  </w:endnote>
  <w:endnote w:type="continuationSeparator" w:id="0">
    <w:p w:rsidR="00196CDD" w:rsidRDefault="0019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CDD" w:rsidRDefault="00196CDD">
      <w:r>
        <w:separator/>
      </w:r>
    </w:p>
  </w:footnote>
  <w:footnote w:type="continuationSeparator" w:id="0">
    <w:p w:rsidR="00196CDD" w:rsidRDefault="00196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2E6312" w:rsidRDefault="003A77BE" w:rsidP="002E6312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927997">
      <w:rPr>
        <w:rFonts w:ascii="Arial" w:hAnsi="Arial" w:cs="Arial"/>
        <w:b/>
        <w:sz w:val="20"/>
        <w:szCs w:val="20"/>
        <w:u w:val="single"/>
      </w:rPr>
      <w:t>2</w:t>
    </w:r>
    <w:r w:rsidR="00AA50E1">
      <w:rPr>
        <w:rFonts w:ascii="Arial" w:hAnsi="Arial" w:cs="Arial"/>
        <w:b/>
        <w:sz w:val="20"/>
        <w:szCs w:val="20"/>
        <w:u w:val="single"/>
      </w:rPr>
      <w:t>1</w:t>
    </w:r>
    <w:r w:rsidR="005659AF">
      <w:rPr>
        <w:rFonts w:ascii="Arial" w:hAnsi="Arial" w:cs="Arial"/>
        <w:b/>
        <w:sz w:val="20"/>
        <w:szCs w:val="20"/>
        <w:u w:val="single"/>
      </w:rPr>
      <w:t>94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4C00B8">
      <w:rPr>
        <w:rFonts w:ascii="Arial" w:hAnsi="Arial" w:cs="Arial"/>
        <w:b/>
        <w:sz w:val="20"/>
        <w:szCs w:val="20"/>
        <w:u w:val="single"/>
      </w:rPr>
      <w:t>20</w:t>
    </w:r>
    <w:r w:rsidR="00122143">
      <w:rPr>
        <w:rFonts w:ascii="Arial" w:hAnsi="Arial" w:cs="Arial"/>
        <w:b/>
        <w:sz w:val="20"/>
        <w:szCs w:val="20"/>
        <w:u w:val="single"/>
      </w:rPr>
      <w:t xml:space="preserve"> - Vereador</w:t>
    </w:r>
    <w:r w:rsidR="002B5694">
      <w:rPr>
        <w:rFonts w:ascii="Arial" w:hAnsi="Arial" w:cs="Arial"/>
        <w:b/>
        <w:sz w:val="20"/>
        <w:szCs w:val="20"/>
        <w:u w:val="single"/>
      </w:rPr>
      <w:t>a</w:t>
    </w:r>
    <w:r w:rsidR="00122143">
      <w:rPr>
        <w:rFonts w:ascii="Arial" w:hAnsi="Arial" w:cs="Arial"/>
        <w:b/>
        <w:sz w:val="20"/>
        <w:szCs w:val="20"/>
        <w:u w:val="single"/>
      </w:rPr>
      <w:t xml:space="preserve"> Dr</w:t>
    </w:r>
    <w:r w:rsidR="002B5694">
      <w:rPr>
        <w:rFonts w:ascii="Arial" w:hAnsi="Arial" w:cs="Arial"/>
        <w:b/>
        <w:sz w:val="20"/>
        <w:szCs w:val="20"/>
        <w:u w:val="single"/>
      </w:rPr>
      <w:t>a</w:t>
    </w:r>
    <w:r w:rsidR="00122143">
      <w:rPr>
        <w:rFonts w:ascii="Arial" w:hAnsi="Arial" w:cs="Arial"/>
        <w:b/>
        <w:sz w:val="20"/>
        <w:szCs w:val="20"/>
        <w:u w:val="single"/>
      </w:rPr>
      <w:t xml:space="preserve">. </w:t>
    </w:r>
    <w:r w:rsidR="002B5694">
      <w:rPr>
        <w:rFonts w:ascii="Arial" w:hAnsi="Arial" w:cs="Arial"/>
        <w:b/>
        <w:sz w:val="20"/>
        <w:szCs w:val="20"/>
        <w:u w:val="single"/>
      </w:rPr>
      <w:t xml:space="preserve">Márcia Santos </w:t>
    </w:r>
    <w:r w:rsidR="001C3E9C">
      <w:rPr>
        <w:rFonts w:ascii="Arial" w:hAnsi="Arial" w:cs="Arial"/>
        <w:b/>
        <w:sz w:val="20"/>
        <w:szCs w:val="20"/>
        <w:u w:val="single"/>
      </w:rPr>
      <w:t xml:space="preserve">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A4766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A4766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F099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F099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F099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F099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689"/>
    <w:rsid w:val="00004884"/>
    <w:rsid w:val="0000523C"/>
    <w:rsid w:val="00005BB1"/>
    <w:rsid w:val="0000638D"/>
    <w:rsid w:val="00006CF6"/>
    <w:rsid w:val="00007093"/>
    <w:rsid w:val="00007953"/>
    <w:rsid w:val="0000799B"/>
    <w:rsid w:val="000111F0"/>
    <w:rsid w:val="000111F2"/>
    <w:rsid w:val="00012789"/>
    <w:rsid w:val="000149C1"/>
    <w:rsid w:val="00021303"/>
    <w:rsid w:val="00021C77"/>
    <w:rsid w:val="000221DF"/>
    <w:rsid w:val="00022CD8"/>
    <w:rsid w:val="00024963"/>
    <w:rsid w:val="00024FD3"/>
    <w:rsid w:val="0002500A"/>
    <w:rsid w:val="000265AC"/>
    <w:rsid w:val="00026787"/>
    <w:rsid w:val="00027B5E"/>
    <w:rsid w:val="00027EA6"/>
    <w:rsid w:val="0003077D"/>
    <w:rsid w:val="00030CEB"/>
    <w:rsid w:val="00031250"/>
    <w:rsid w:val="00031B6F"/>
    <w:rsid w:val="00032CE0"/>
    <w:rsid w:val="00033DBA"/>
    <w:rsid w:val="00034577"/>
    <w:rsid w:val="000345A9"/>
    <w:rsid w:val="00034A23"/>
    <w:rsid w:val="0003566F"/>
    <w:rsid w:val="0003756B"/>
    <w:rsid w:val="000377C6"/>
    <w:rsid w:val="00037919"/>
    <w:rsid w:val="00040D19"/>
    <w:rsid w:val="00041E81"/>
    <w:rsid w:val="00041EE3"/>
    <w:rsid w:val="0004531D"/>
    <w:rsid w:val="000472CC"/>
    <w:rsid w:val="00047ABB"/>
    <w:rsid w:val="00047EFF"/>
    <w:rsid w:val="00051ED2"/>
    <w:rsid w:val="00054783"/>
    <w:rsid w:val="00056288"/>
    <w:rsid w:val="00056C66"/>
    <w:rsid w:val="0005734E"/>
    <w:rsid w:val="00057D5D"/>
    <w:rsid w:val="00060507"/>
    <w:rsid w:val="000613BF"/>
    <w:rsid w:val="00062C36"/>
    <w:rsid w:val="00062F55"/>
    <w:rsid w:val="000636CF"/>
    <w:rsid w:val="000637E8"/>
    <w:rsid w:val="00064EB1"/>
    <w:rsid w:val="0006574B"/>
    <w:rsid w:val="00066435"/>
    <w:rsid w:val="000667B1"/>
    <w:rsid w:val="00067081"/>
    <w:rsid w:val="000670B1"/>
    <w:rsid w:val="0006730C"/>
    <w:rsid w:val="00071679"/>
    <w:rsid w:val="00071B90"/>
    <w:rsid w:val="00073C86"/>
    <w:rsid w:val="00074B9C"/>
    <w:rsid w:val="00075CDD"/>
    <w:rsid w:val="0007634A"/>
    <w:rsid w:val="00077C69"/>
    <w:rsid w:val="00080F88"/>
    <w:rsid w:val="000840B2"/>
    <w:rsid w:val="00084E68"/>
    <w:rsid w:val="00084FAD"/>
    <w:rsid w:val="00085413"/>
    <w:rsid w:val="00086321"/>
    <w:rsid w:val="000866C7"/>
    <w:rsid w:val="00086CC3"/>
    <w:rsid w:val="00086F0A"/>
    <w:rsid w:val="00087E7B"/>
    <w:rsid w:val="0009007F"/>
    <w:rsid w:val="00090E0D"/>
    <w:rsid w:val="0009165B"/>
    <w:rsid w:val="000921C3"/>
    <w:rsid w:val="00092387"/>
    <w:rsid w:val="00092E3A"/>
    <w:rsid w:val="00093F24"/>
    <w:rsid w:val="00094152"/>
    <w:rsid w:val="0009435C"/>
    <w:rsid w:val="00094490"/>
    <w:rsid w:val="000958D5"/>
    <w:rsid w:val="00096696"/>
    <w:rsid w:val="0009777F"/>
    <w:rsid w:val="00097CAE"/>
    <w:rsid w:val="000A009F"/>
    <w:rsid w:val="000A0AAA"/>
    <w:rsid w:val="000A1140"/>
    <w:rsid w:val="000A1C20"/>
    <w:rsid w:val="000A251F"/>
    <w:rsid w:val="000A2E65"/>
    <w:rsid w:val="000A2F80"/>
    <w:rsid w:val="000A30E9"/>
    <w:rsid w:val="000A33CA"/>
    <w:rsid w:val="000A534E"/>
    <w:rsid w:val="000A7533"/>
    <w:rsid w:val="000A7C1F"/>
    <w:rsid w:val="000B1307"/>
    <w:rsid w:val="000B36B3"/>
    <w:rsid w:val="000B3A46"/>
    <w:rsid w:val="000B53AC"/>
    <w:rsid w:val="000B57B4"/>
    <w:rsid w:val="000B5B93"/>
    <w:rsid w:val="000B6236"/>
    <w:rsid w:val="000B7F24"/>
    <w:rsid w:val="000C48A2"/>
    <w:rsid w:val="000C5C3E"/>
    <w:rsid w:val="000C7547"/>
    <w:rsid w:val="000C7FEB"/>
    <w:rsid w:val="000D30DA"/>
    <w:rsid w:val="000D3D68"/>
    <w:rsid w:val="000D47A3"/>
    <w:rsid w:val="000D5CAC"/>
    <w:rsid w:val="000D5E75"/>
    <w:rsid w:val="000E08AD"/>
    <w:rsid w:val="000E2031"/>
    <w:rsid w:val="000E2B6D"/>
    <w:rsid w:val="000E2F38"/>
    <w:rsid w:val="000E3394"/>
    <w:rsid w:val="000E4E63"/>
    <w:rsid w:val="000E536D"/>
    <w:rsid w:val="000E6F77"/>
    <w:rsid w:val="000F0BE5"/>
    <w:rsid w:val="000F1C5E"/>
    <w:rsid w:val="000F23A3"/>
    <w:rsid w:val="000F383E"/>
    <w:rsid w:val="000F3F20"/>
    <w:rsid w:val="000F4928"/>
    <w:rsid w:val="000F53BF"/>
    <w:rsid w:val="000F5A95"/>
    <w:rsid w:val="000F6251"/>
    <w:rsid w:val="001036FE"/>
    <w:rsid w:val="001039B2"/>
    <w:rsid w:val="00103E07"/>
    <w:rsid w:val="001041EF"/>
    <w:rsid w:val="00105605"/>
    <w:rsid w:val="00105E21"/>
    <w:rsid w:val="00110B1F"/>
    <w:rsid w:val="001146CC"/>
    <w:rsid w:val="00115E47"/>
    <w:rsid w:val="00116131"/>
    <w:rsid w:val="00121287"/>
    <w:rsid w:val="00122143"/>
    <w:rsid w:val="00122C99"/>
    <w:rsid w:val="00123248"/>
    <w:rsid w:val="001236A9"/>
    <w:rsid w:val="001245E7"/>
    <w:rsid w:val="00125536"/>
    <w:rsid w:val="001258E8"/>
    <w:rsid w:val="00125C89"/>
    <w:rsid w:val="00125E7E"/>
    <w:rsid w:val="00126294"/>
    <w:rsid w:val="001279FD"/>
    <w:rsid w:val="00130D88"/>
    <w:rsid w:val="00131F85"/>
    <w:rsid w:val="001331EC"/>
    <w:rsid w:val="0013355E"/>
    <w:rsid w:val="001348C8"/>
    <w:rsid w:val="00136196"/>
    <w:rsid w:val="001367F4"/>
    <w:rsid w:val="00144297"/>
    <w:rsid w:val="00144CFE"/>
    <w:rsid w:val="00145638"/>
    <w:rsid w:val="0014591F"/>
    <w:rsid w:val="00147970"/>
    <w:rsid w:val="00150EE2"/>
    <w:rsid w:val="001513A9"/>
    <w:rsid w:val="001513AF"/>
    <w:rsid w:val="00151B08"/>
    <w:rsid w:val="00151BD8"/>
    <w:rsid w:val="0015406D"/>
    <w:rsid w:val="00154245"/>
    <w:rsid w:val="0015615F"/>
    <w:rsid w:val="00160270"/>
    <w:rsid w:val="001604D5"/>
    <w:rsid w:val="00160C76"/>
    <w:rsid w:val="001614D6"/>
    <w:rsid w:val="0016193B"/>
    <w:rsid w:val="00161CCD"/>
    <w:rsid w:val="00161F93"/>
    <w:rsid w:val="00162C9F"/>
    <w:rsid w:val="00163CC4"/>
    <w:rsid w:val="00163F52"/>
    <w:rsid w:val="00166089"/>
    <w:rsid w:val="0016700A"/>
    <w:rsid w:val="001705AE"/>
    <w:rsid w:val="0017118E"/>
    <w:rsid w:val="00171A5C"/>
    <w:rsid w:val="00172E81"/>
    <w:rsid w:val="00173435"/>
    <w:rsid w:val="00176577"/>
    <w:rsid w:val="00176872"/>
    <w:rsid w:val="001775CD"/>
    <w:rsid w:val="001818E3"/>
    <w:rsid w:val="00181CD2"/>
    <w:rsid w:val="00181E55"/>
    <w:rsid w:val="00183497"/>
    <w:rsid w:val="001835B4"/>
    <w:rsid w:val="00183B6F"/>
    <w:rsid w:val="001840AD"/>
    <w:rsid w:val="00184A5B"/>
    <w:rsid w:val="00184D96"/>
    <w:rsid w:val="0018634A"/>
    <w:rsid w:val="001863DD"/>
    <w:rsid w:val="001923AA"/>
    <w:rsid w:val="00193B13"/>
    <w:rsid w:val="00193F97"/>
    <w:rsid w:val="00194193"/>
    <w:rsid w:val="001957EF"/>
    <w:rsid w:val="00196CDD"/>
    <w:rsid w:val="001972A7"/>
    <w:rsid w:val="001A01C7"/>
    <w:rsid w:val="001A0305"/>
    <w:rsid w:val="001A09F2"/>
    <w:rsid w:val="001A1558"/>
    <w:rsid w:val="001A3532"/>
    <w:rsid w:val="001A4E37"/>
    <w:rsid w:val="001A61E3"/>
    <w:rsid w:val="001A62E2"/>
    <w:rsid w:val="001B03B6"/>
    <w:rsid w:val="001B0773"/>
    <w:rsid w:val="001B273D"/>
    <w:rsid w:val="001B3CE7"/>
    <w:rsid w:val="001B3E4E"/>
    <w:rsid w:val="001B6BE6"/>
    <w:rsid w:val="001C005F"/>
    <w:rsid w:val="001C0C94"/>
    <w:rsid w:val="001C38AE"/>
    <w:rsid w:val="001C3E9C"/>
    <w:rsid w:val="001C4953"/>
    <w:rsid w:val="001C4C2F"/>
    <w:rsid w:val="001C6085"/>
    <w:rsid w:val="001C7A18"/>
    <w:rsid w:val="001D1E6F"/>
    <w:rsid w:val="001D3DB5"/>
    <w:rsid w:val="001D411F"/>
    <w:rsid w:val="001D41E5"/>
    <w:rsid w:val="001D442C"/>
    <w:rsid w:val="001D55D8"/>
    <w:rsid w:val="001D66A4"/>
    <w:rsid w:val="001E01CA"/>
    <w:rsid w:val="001E0645"/>
    <w:rsid w:val="001E0AE0"/>
    <w:rsid w:val="001E17F0"/>
    <w:rsid w:val="001E4AB2"/>
    <w:rsid w:val="001E4F64"/>
    <w:rsid w:val="001E5EA1"/>
    <w:rsid w:val="001E637D"/>
    <w:rsid w:val="001E7859"/>
    <w:rsid w:val="001F0C9E"/>
    <w:rsid w:val="001F13C3"/>
    <w:rsid w:val="001F192B"/>
    <w:rsid w:val="001F4514"/>
    <w:rsid w:val="001F49E7"/>
    <w:rsid w:val="001F4E69"/>
    <w:rsid w:val="001F6917"/>
    <w:rsid w:val="00201D37"/>
    <w:rsid w:val="002028C3"/>
    <w:rsid w:val="00203767"/>
    <w:rsid w:val="0020378D"/>
    <w:rsid w:val="00204ED7"/>
    <w:rsid w:val="00205F51"/>
    <w:rsid w:val="00206B43"/>
    <w:rsid w:val="00206CC8"/>
    <w:rsid w:val="00206F01"/>
    <w:rsid w:val="0020789F"/>
    <w:rsid w:val="00207958"/>
    <w:rsid w:val="00207AAE"/>
    <w:rsid w:val="0021172D"/>
    <w:rsid w:val="00212086"/>
    <w:rsid w:val="00212E2C"/>
    <w:rsid w:val="002160F3"/>
    <w:rsid w:val="00217380"/>
    <w:rsid w:val="00222481"/>
    <w:rsid w:val="0022371E"/>
    <w:rsid w:val="002239B1"/>
    <w:rsid w:val="0022447E"/>
    <w:rsid w:val="00224CE4"/>
    <w:rsid w:val="00227199"/>
    <w:rsid w:val="00230859"/>
    <w:rsid w:val="002340F7"/>
    <w:rsid w:val="00234AFC"/>
    <w:rsid w:val="00235321"/>
    <w:rsid w:val="002369E0"/>
    <w:rsid w:val="0023770B"/>
    <w:rsid w:val="00240312"/>
    <w:rsid w:val="002403EB"/>
    <w:rsid w:val="00241833"/>
    <w:rsid w:val="00243B53"/>
    <w:rsid w:val="002441E5"/>
    <w:rsid w:val="00245E92"/>
    <w:rsid w:val="00246548"/>
    <w:rsid w:val="0024659B"/>
    <w:rsid w:val="00252286"/>
    <w:rsid w:val="00253C82"/>
    <w:rsid w:val="002546B5"/>
    <w:rsid w:val="00257529"/>
    <w:rsid w:val="00257BEC"/>
    <w:rsid w:val="00257C61"/>
    <w:rsid w:val="00260259"/>
    <w:rsid w:val="00260641"/>
    <w:rsid w:val="002621F0"/>
    <w:rsid w:val="00263904"/>
    <w:rsid w:val="00263F8A"/>
    <w:rsid w:val="0026418E"/>
    <w:rsid w:val="00264C49"/>
    <w:rsid w:val="00265116"/>
    <w:rsid w:val="00266029"/>
    <w:rsid w:val="00266054"/>
    <w:rsid w:val="00267836"/>
    <w:rsid w:val="002701E9"/>
    <w:rsid w:val="0027275B"/>
    <w:rsid w:val="002728CB"/>
    <w:rsid w:val="0027583D"/>
    <w:rsid w:val="00276C86"/>
    <w:rsid w:val="00281731"/>
    <w:rsid w:val="0028184E"/>
    <w:rsid w:val="00282A53"/>
    <w:rsid w:val="00282B53"/>
    <w:rsid w:val="00283131"/>
    <w:rsid w:val="00287676"/>
    <w:rsid w:val="002920AD"/>
    <w:rsid w:val="0029242B"/>
    <w:rsid w:val="002942F6"/>
    <w:rsid w:val="00294FA5"/>
    <w:rsid w:val="00297713"/>
    <w:rsid w:val="002A06C8"/>
    <w:rsid w:val="002A09B8"/>
    <w:rsid w:val="002A0A5D"/>
    <w:rsid w:val="002A11D1"/>
    <w:rsid w:val="002A1FDD"/>
    <w:rsid w:val="002A208F"/>
    <w:rsid w:val="002A35DC"/>
    <w:rsid w:val="002A44D9"/>
    <w:rsid w:val="002A47C0"/>
    <w:rsid w:val="002A4A23"/>
    <w:rsid w:val="002A63FE"/>
    <w:rsid w:val="002A7434"/>
    <w:rsid w:val="002A7D1C"/>
    <w:rsid w:val="002B0011"/>
    <w:rsid w:val="002B277C"/>
    <w:rsid w:val="002B38E7"/>
    <w:rsid w:val="002B3E93"/>
    <w:rsid w:val="002B495A"/>
    <w:rsid w:val="002B50F5"/>
    <w:rsid w:val="002B5694"/>
    <w:rsid w:val="002B5821"/>
    <w:rsid w:val="002B6E54"/>
    <w:rsid w:val="002B7C0C"/>
    <w:rsid w:val="002C07DE"/>
    <w:rsid w:val="002C1873"/>
    <w:rsid w:val="002C18EE"/>
    <w:rsid w:val="002C2DD4"/>
    <w:rsid w:val="002C3593"/>
    <w:rsid w:val="002C3DA7"/>
    <w:rsid w:val="002C4581"/>
    <w:rsid w:val="002C4B2B"/>
    <w:rsid w:val="002C5C70"/>
    <w:rsid w:val="002C5E36"/>
    <w:rsid w:val="002C5EF9"/>
    <w:rsid w:val="002C61C3"/>
    <w:rsid w:val="002D02D7"/>
    <w:rsid w:val="002D0B8C"/>
    <w:rsid w:val="002D24ED"/>
    <w:rsid w:val="002D377E"/>
    <w:rsid w:val="002D3D9E"/>
    <w:rsid w:val="002D4549"/>
    <w:rsid w:val="002D522B"/>
    <w:rsid w:val="002D5EB7"/>
    <w:rsid w:val="002D6F7B"/>
    <w:rsid w:val="002D7347"/>
    <w:rsid w:val="002D7357"/>
    <w:rsid w:val="002E0812"/>
    <w:rsid w:val="002E0EDA"/>
    <w:rsid w:val="002E22C8"/>
    <w:rsid w:val="002E33A6"/>
    <w:rsid w:val="002E58BE"/>
    <w:rsid w:val="002E62AB"/>
    <w:rsid w:val="002E6312"/>
    <w:rsid w:val="002F0188"/>
    <w:rsid w:val="002F02DB"/>
    <w:rsid w:val="002F0ADE"/>
    <w:rsid w:val="002F1D28"/>
    <w:rsid w:val="002F403C"/>
    <w:rsid w:val="002F4BBA"/>
    <w:rsid w:val="002F4CFC"/>
    <w:rsid w:val="002F63D1"/>
    <w:rsid w:val="002F7691"/>
    <w:rsid w:val="0030168E"/>
    <w:rsid w:val="00303469"/>
    <w:rsid w:val="003034B0"/>
    <w:rsid w:val="00303691"/>
    <w:rsid w:val="0030448A"/>
    <w:rsid w:val="003054E2"/>
    <w:rsid w:val="003054EF"/>
    <w:rsid w:val="00305647"/>
    <w:rsid w:val="0030593B"/>
    <w:rsid w:val="003062AE"/>
    <w:rsid w:val="003072E9"/>
    <w:rsid w:val="00310348"/>
    <w:rsid w:val="0031045A"/>
    <w:rsid w:val="00313114"/>
    <w:rsid w:val="003138FB"/>
    <w:rsid w:val="0031500F"/>
    <w:rsid w:val="00316EAB"/>
    <w:rsid w:val="003176C3"/>
    <w:rsid w:val="00317C1A"/>
    <w:rsid w:val="00320395"/>
    <w:rsid w:val="003208A2"/>
    <w:rsid w:val="00321042"/>
    <w:rsid w:val="00323F0F"/>
    <w:rsid w:val="003257E4"/>
    <w:rsid w:val="003265A6"/>
    <w:rsid w:val="003269A0"/>
    <w:rsid w:val="00326B9B"/>
    <w:rsid w:val="00330698"/>
    <w:rsid w:val="00333154"/>
    <w:rsid w:val="0033522A"/>
    <w:rsid w:val="00335266"/>
    <w:rsid w:val="0033760F"/>
    <w:rsid w:val="00337818"/>
    <w:rsid w:val="0033784C"/>
    <w:rsid w:val="003379E7"/>
    <w:rsid w:val="00337D3D"/>
    <w:rsid w:val="00340524"/>
    <w:rsid w:val="00342C38"/>
    <w:rsid w:val="00342F5A"/>
    <w:rsid w:val="003430FD"/>
    <w:rsid w:val="003443B3"/>
    <w:rsid w:val="0034647A"/>
    <w:rsid w:val="00346BB2"/>
    <w:rsid w:val="0034709F"/>
    <w:rsid w:val="0034773D"/>
    <w:rsid w:val="00347D5E"/>
    <w:rsid w:val="00350287"/>
    <w:rsid w:val="00350CF3"/>
    <w:rsid w:val="0035121D"/>
    <w:rsid w:val="00351317"/>
    <w:rsid w:val="003517E6"/>
    <w:rsid w:val="0035196C"/>
    <w:rsid w:val="0035254E"/>
    <w:rsid w:val="003525F2"/>
    <w:rsid w:val="00352A78"/>
    <w:rsid w:val="003530F5"/>
    <w:rsid w:val="00354F29"/>
    <w:rsid w:val="00354F9F"/>
    <w:rsid w:val="003555A5"/>
    <w:rsid w:val="0035661F"/>
    <w:rsid w:val="00356D0F"/>
    <w:rsid w:val="00357D93"/>
    <w:rsid w:val="003613D6"/>
    <w:rsid w:val="00361DD0"/>
    <w:rsid w:val="00362B90"/>
    <w:rsid w:val="00362D23"/>
    <w:rsid w:val="0036335F"/>
    <w:rsid w:val="003635E5"/>
    <w:rsid w:val="003638CC"/>
    <w:rsid w:val="003653BF"/>
    <w:rsid w:val="0036627F"/>
    <w:rsid w:val="0036784C"/>
    <w:rsid w:val="00367860"/>
    <w:rsid w:val="0036789E"/>
    <w:rsid w:val="00367D0C"/>
    <w:rsid w:val="00367E68"/>
    <w:rsid w:val="0037102C"/>
    <w:rsid w:val="00371823"/>
    <w:rsid w:val="00374C1B"/>
    <w:rsid w:val="0037516D"/>
    <w:rsid w:val="00377362"/>
    <w:rsid w:val="0038095B"/>
    <w:rsid w:val="00380BFC"/>
    <w:rsid w:val="00380FE8"/>
    <w:rsid w:val="003813F8"/>
    <w:rsid w:val="00381797"/>
    <w:rsid w:val="003819B4"/>
    <w:rsid w:val="00381FF8"/>
    <w:rsid w:val="003824EF"/>
    <w:rsid w:val="0038380D"/>
    <w:rsid w:val="003848C4"/>
    <w:rsid w:val="00385370"/>
    <w:rsid w:val="00387279"/>
    <w:rsid w:val="00394AFC"/>
    <w:rsid w:val="00395922"/>
    <w:rsid w:val="0039649C"/>
    <w:rsid w:val="0039743B"/>
    <w:rsid w:val="00397FC3"/>
    <w:rsid w:val="00397FF3"/>
    <w:rsid w:val="003A12E1"/>
    <w:rsid w:val="003A1A83"/>
    <w:rsid w:val="003A45E4"/>
    <w:rsid w:val="003A5137"/>
    <w:rsid w:val="003A58D4"/>
    <w:rsid w:val="003A6E9B"/>
    <w:rsid w:val="003A77BE"/>
    <w:rsid w:val="003B09A1"/>
    <w:rsid w:val="003B23F8"/>
    <w:rsid w:val="003B64EB"/>
    <w:rsid w:val="003B68C3"/>
    <w:rsid w:val="003B6E5E"/>
    <w:rsid w:val="003C0D9E"/>
    <w:rsid w:val="003C13BD"/>
    <w:rsid w:val="003C15CB"/>
    <w:rsid w:val="003C35F7"/>
    <w:rsid w:val="003C443F"/>
    <w:rsid w:val="003C4D2C"/>
    <w:rsid w:val="003C5947"/>
    <w:rsid w:val="003C78F8"/>
    <w:rsid w:val="003D01B7"/>
    <w:rsid w:val="003D243E"/>
    <w:rsid w:val="003D49E7"/>
    <w:rsid w:val="003D5592"/>
    <w:rsid w:val="003D6DEA"/>
    <w:rsid w:val="003D70B7"/>
    <w:rsid w:val="003E0F09"/>
    <w:rsid w:val="003E188F"/>
    <w:rsid w:val="003E2381"/>
    <w:rsid w:val="003E2EB4"/>
    <w:rsid w:val="003E3A71"/>
    <w:rsid w:val="003E3D94"/>
    <w:rsid w:val="003E47B8"/>
    <w:rsid w:val="003E48C9"/>
    <w:rsid w:val="003E49B0"/>
    <w:rsid w:val="003E665D"/>
    <w:rsid w:val="004008F0"/>
    <w:rsid w:val="00400CF3"/>
    <w:rsid w:val="0040162A"/>
    <w:rsid w:val="00401754"/>
    <w:rsid w:val="00403538"/>
    <w:rsid w:val="00405339"/>
    <w:rsid w:val="00405ADE"/>
    <w:rsid w:val="004060E0"/>
    <w:rsid w:val="00406CC0"/>
    <w:rsid w:val="0040755A"/>
    <w:rsid w:val="00407CD8"/>
    <w:rsid w:val="004105AE"/>
    <w:rsid w:val="004105EF"/>
    <w:rsid w:val="00411C86"/>
    <w:rsid w:val="00412795"/>
    <w:rsid w:val="00412D73"/>
    <w:rsid w:val="00414587"/>
    <w:rsid w:val="00414D70"/>
    <w:rsid w:val="0042027C"/>
    <w:rsid w:val="0042090A"/>
    <w:rsid w:val="00422B29"/>
    <w:rsid w:val="0042308B"/>
    <w:rsid w:val="004230CF"/>
    <w:rsid w:val="00423EDA"/>
    <w:rsid w:val="0042469D"/>
    <w:rsid w:val="00424C01"/>
    <w:rsid w:val="0042640B"/>
    <w:rsid w:val="004271AE"/>
    <w:rsid w:val="00430985"/>
    <w:rsid w:val="00431E72"/>
    <w:rsid w:val="004328E0"/>
    <w:rsid w:val="00433329"/>
    <w:rsid w:val="00433636"/>
    <w:rsid w:val="00434626"/>
    <w:rsid w:val="0043482C"/>
    <w:rsid w:val="00435A3A"/>
    <w:rsid w:val="0043610D"/>
    <w:rsid w:val="004369A6"/>
    <w:rsid w:val="00440095"/>
    <w:rsid w:val="00441F02"/>
    <w:rsid w:val="00442324"/>
    <w:rsid w:val="00442542"/>
    <w:rsid w:val="0044356E"/>
    <w:rsid w:val="00443D2A"/>
    <w:rsid w:val="00445D2A"/>
    <w:rsid w:val="00447DBF"/>
    <w:rsid w:val="00450DA8"/>
    <w:rsid w:val="00451357"/>
    <w:rsid w:val="00451B0E"/>
    <w:rsid w:val="004540A7"/>
    <w:rsid w:val="00456889"/>
    <w:rsid w:val="00456A8C"/>
    <w:rsid w:val="00456F0A"/>
    <w:rsid w:val="00457471"/>
    <w:rsid w:val="00457C8D"/>
    <w:rsid w:val="004633C5"/>
    <w:rsid w:val="004633CE"/>
    <w:rsid w:val="00465946"/>
    <w:rsid w:val="00466884"/>
    <w:rsid w:val="0046698C"/>
    <w:rsid w:val="0047372C"/>
    <w:rsid w:val="004748B5"/>
    <w:rsid w:val="00475B87"/>
    <w:rsid w:val="004764B7"/>
    <w:rsid w:val="004805C4"/>
    <w:rsid w:val="004805D3"/>
    <w:rsid w:val="004828F2"/>
    <w:rsid w:val="004833B5"/>
    <w:rsid w:val="004833BA"/>
    <w:rsid w:val="00483872"/>
    <w:rsid w:val="0048776D"/>
    <w:rsid w:val="00487D64"/>
    <w:rsid w:val="004903FB"/>
    <w:rsid w:val="00491939"/>
    <w:rsid w:val="00491C10"/>
    <w:rsid w:val="00493115"/>
    <w:rsid w:val="00494061"/>
    <w:rsid w:val="0049407D"/>
    <w:rsid w:val="00495D90"/>
    <w:rsid w:val="00495E4E"/>
    <w:rsid w:val="00496C69"/>
    <w:rsid w:val="00497142"/>
    <w:rsid w:val="0049794C"/>
    <w:rsid w:val="004A056A"/>
    <w:rsid w:val="004A3CFF"/>
    <w:rsid w:val="004A5534"/>
    <w:rsid w:val="004A6C7C"/>
    <w:rsid w:val="004A6E13"/>
    <w:rsid w:val="004A7FD0"/>
    <w:rsid w:val="004B0393"/>
    <w:rsid w:val="004B0533"/>
    <w:rsid w:val="004B18DC"/>
    <w:rsid w:val="004B24AB"/>
    <w:rsid w:val="004B29B6"/>
    <w:rsid w:val="004B31CB"/>
    <w:rsid w:val="004B4FE8"/>
    <w:rsid w:val="004B5641"/>
    <w:rsid w:val="004B69C5"/>
    <w:rsid w:val="004B6F87"/>
    <w:rsid w:val="004C00B8"/>
    <w:rsid w:val="004C01E8"/>
    <w:rsid w:val="004C2C30"/>
    <w:rsid w:val="004C6C78"/>
    <w:rsid w:val="004D1E73"/>
    <w:rsid w:val="004D21C8"/>
    <w:rsid w:val="004D32C5"/>
    <w:rsid w:val="004D3676"/>
    <w:rsid w:val="004D3E46"/>
    <w:rsid w:val="004D42FD"/>
    <w:rsid w:val="004D4716"/>
    <w:rsid w:val="004E06ED"/>
    <w:rsid w:val="004E0DCB"/>
    <w:rsid w:val="004E1448"/>
    <w:rsid w:val="004E385A"/>
    <w:rsid w:val="004E46DA"/>
    <w:rsid w:val="004E60A1"/>
    <w:rsid w:val="004F0736"/>
    <w:rsid w:val="004F0CF7"/>
    <w:rsid w:val="004F21AA"/>
    <w:rsid w:val="004F37E2"/>
    <w:rsid w:val="004F39E9"/>
    <w:rsid w:val="004F6382"/>
    <w:rsid w:val="004F690D"/>
    <w:rsid w:val="004F6A11"/>
    <w:rsid w:val="004F7301"/>
    <w:rsid w:val="004F7FFE"/>
    <w:rsid w:val="005013CC"/>
    <w:rsid w:val="00501DAE"/>
    <w:rsid w:val="00503266"/>
    <w:rsid w:val="005039D1"/>
    <w:rsid w:val="00504506"/>
    <w:rsid w:val="00505357"/>
    <w:rsid w:val="00505FD8"/>
    <w:rsid w:val="0050648B"/>
    <w:rsid w:val="005064E0"/>
    <w:rsid w:val="00506920"/>
    <w:rsid w:val="00507464"/>
    <w:rsid w:val="00513711"/>
    <w:rsid w:val="00514408"/>
    <w:rsid w:val="00516796"/>
    <w:rsid w:val="00517154"/>
    <w:rsid w:val="0052237A"/>
    <w:rsid w:val="0052299E"/>
    <w:rsid w:val="0052413D"/>
    <w:rsid w:val="00524669"/>
    <w:rsid w:val="005259FB"/>
    <w:rsid w:val="00525E83"/>
    <w:rsid w:val="00525F1D"/>
    <w:rsid w:val="00530B36"/>
    <w:rsid w:val="00533290"/>
    <w:rsid w:val="00533862"/>
    <w:rsid w:val="00533F18"/>
    <w:rsid w:val="00534164"/>
    <w:rsid w:val="00534638"/>
    <w:rsid w:val="005359EB"/>
    <w:rsid w:val="00535B96"/>
    <w:rsid w:val="00540478"/>
    <w:rsid w:val="0054180C"/>
    <w:rsid w:val="005429ED"/>
    <w:rsid w:val="0054355B"/>
    <w:rsid w:val="0054380C"/>
    <w:rsid w:val="00544D58"/>
    <w:rsid w:val="00546F5E"/>
    <w:rsid w:val="005471DE"/>
    <w:rsid w:val="00547616"/>
    <w:rsid w:val="00551FFB"/>
    <w:rsid w:val="00553B83"/>
    <w:rsid w:val="00555E29"/>
    <w:rsid w:val="00560B22"/>
    <w:rsid w:val="00560C1F"/>
    <w:rsid w:val="00560C52"/>
    <w:rsid w:val="005610D9"/>
    <w:rsid w:val="00562D22"/>
    <w:rsid w:val="00562F67"/>
    <w:rsid w:val="00563456"/>
    <w:rsid w:val="0056364A"/>
    <w:rsid w:val="00564368"/>
    <w:rsid w:val="005646DE"/>
    <w:rsid w:val="005659AF"/>
    <w:rsid w:val="00565ACB"/>
    <w:rsid w:val="00570D8A"/>
    <w:rsid w:val="0057401F"/>
    <w:rsid w:val="00574A9D"/>
    <w:rsid w:val="0057510D"/>
    <w:rsid w:val="00576D09"/>
    <w:rsid w:val="005770D2"/>
    <w:rsid w:val="0057781D"/>
    <w:rsid w:val="005778B4"/>
    <w:rsid w:val="00580179"/>
    <w:rsid w:val="00580AF9"/>
    <w:rsid w:val="0058109A"/>
    <w:rsid w:val="00582B38"/>
    <w:rsid w:val="005838A9"/>
    <w:rsid w:val="005846A3"/>
    <w:rsid w:val="005847A5"/>
    <w:rsid w:val="005852C7"/>
    <w:rsid w:val="005863B0"/>
    <w:rsid w:val="005868AE"/>
    <w:rsid w:val="00587687"/>
    <w:rsid w:val="0059064B"/>
    <w:rsid w:val="00590D11"/>
    <w:rsid w:val="0059222E"/>
    <w:rsid w:val="005932A9"/>
    <w:rsid w:val="00593CE1"/>
    <w:rsid w:val="00595C12"/>
    <w:rsid w:val="00596689"/>
    <w:rsid w:val="00596D73"/>
    <w:rsid w:val="00597C01"/>
    <w:rsid w:val="005A01D0"/>
    <w:rsid w:val="005A03FA"/>
    <w:rsid w:val="005A163D"/>
    <w:rsid w:val="005A4358"/>
    <w:rsid w:val="005A4766"/>
    <w:rsid w:val="005A5097"/>
    <w:rsid w:val="005B14FC"/>
    <w:rsid w:val="005B3539"/>
    <w:rsid w:val="005B3B88"/>
    <w:rsid w:val="005B3D21"/>
    <w:rsid w:val="005B3DEE"/>
    <w:rsid w:val="005B481A"/>
    <w:rsid w:val="005B62A2"/>
    <w:rsid w:val="005B68EC"/>
    <w:rsid w:val="005B77F5"/>
    <w:rsid w:val="005C09D5"/>
    <w:rsid w:val="005C19FB"/>
    <w:rsid w:val="005C1CAF"/>
    <w:rsid w:val="005C1D0A"/>
    <w:rsid w:val="005C2BA2"/>
    <w:rsid w:val="005C3938"/>
    <w:rsid w:val="005C4898"/>
    <w:rsid w:val="005C4BEC"/>
    <w:rsid w:val="005C5590"/>
    <w:rsid w:val="005C5D9E"/>
    <w:rsid w:val="005C69F7"/>
    <w:rsid w:val="005C72C6"/>
    <w:rsid w:val="005C7DCC"/>
    <w:rsid w:val="005D3AC3"/>
    <w:rsid w:val="005D5519"/>
    <w:rsid w:val="005D5728"/>
    <w:rsid w:val="005D5785"/>
    <w:rsid w:val="005D5FB8"/>
    <w:rsid w:val="005D62E8"/>
    <w:rsid w:val="005D6D1B"/>
    <w:rsid w:val="005D702D"/>
    <w:rsid w:val="005E138D"/>
    <w:rsid w:val="005E33C5"/>
    <w:rsid w:val="005E37DD"/>
    <w:rsid w:val="005E3B12"/>
    <w:rsid w:val="005E3C1D"/>
    <w:rsid w:val="005E4043"/>
    <w:rsid w:val="005E7043"/>
    <w:rsid w:val="005E7913"/>
    <w:rsid w:val="005F347B"/>
    <w:rsid w:val="005F4697"/>
    <w:rsid w:val="005F4DD0"/>
    <w:rsid w:val="00602D0B"/>
    <w:rsid w:val="00603AEB"/>
    <w:rsid w:val="00605385"/>
    <w:rsid w:val="00605BDF"/>
    <w:rsid w:val="00606D7A"/>
    <w:rsid w:val="006108E9"/>
    <w:rsid w:val="006124B6"/>
    <w:rsid w:val="00613EB6"/>
    <w:rsid w:val="00614149"/>
    <w:rsid w:val="006142FE"/>
    <w:rsid w:val="00614BD2"/>
    <w:rsid w:val="00616080"/>
    <w:rsid w:val="00616527"/>
    <w:rsid w:val="0061655D"/>
    <w:rsid w:val="00620158"/>
    <w:rsid w:val="006201DA"/>
    <w:rsid w:val="00622586"/>
    <w:rsid w:val="0062280D"/>
    <w:rsid w:val="00622FA2"/>
    <w:rsid w:val="00623EE7"/>
    <w:rsid w:val="00624472"/>
    <w:rsid w:val="006245A8"/>
    <w:rsid w:val="006253EB"/>
    <w:rsid w:val="00626523"/>
    <w:rsid w:val="00626D91"/>
    <w:rsid w:val="00626F8F"/>
    <w:rsid w:val="00631575"/>
    <w:rsid w:val="0063241A"/>
    <w:rsid w:val="0063317D"/>
    <w:rsid w:val="00633F56"/>
    <w:rsid w:val="00634867"/>
    <w:rsid w:val="00636099"/>
    <w:rsid w:val="006361D8"/>
    <w:rsid w:val="00640D22"/>
    <w:rsid w:val="006426AE"/>
    <w:rsid w:val="0064293D"/>
    <w:rsid w:val="0064365C"/>
    <w:rsid w:val="006437DB"/>
    <w:rsid w:val="0064771F"/>
    <w:rsid w:val="00651E58"/>
    <w:rsid w:val="00651E9F"/>
    <w:rsid w:val="00654BC4"/>
    <w:rsid w:val="00657437"/>
    <w:rsid w:val="00657856"/>
    <w:rsid w:val="00657DE4"/>
    <w:rsid w:val="00660823"/>
    <w:rsid w:val="006626ED"/>
    <w:rsid w:val="006648CA"/>
    <w:rsid w:val="00667F02"/>
    <w:rsid w:val="00670512"/>
    <w:rsid w:val="00671691"/>
    <w:rsid w:val="00671F10"/>
    <w:rsid w:val="006727CD"/>
    <w:rsid w:val="00673AC5"/>
    <w:rsid w:val="006740F6"/>
    <w:rsid w:val="00674F7D"/>
    <w:rsid w:val="006752E7"/>
    <w:rsid w:val="0067545F"/>
    <w:rsid w:val="006779A8"/>
    <w:rsid w:val="00681021"/>
    <w:rsid w:val="006813E8"/>
    <w:rsid w:val="006818D7"/>
    <w:rsid w:val="00682670"/>
    <w:rsid w:val="00682E6E"/>
    <w:rsid w:val="00685B80"/>
    <w:rsid w:val="00686CCF"/>
    <w:rsid w:val="00687CCA"/>
    <w:rsid w:val="00690B2E"/>
    <w:rsid w:val="00690D1E"/>
    <w:rsid w:val="00691CF5"/>
    <w:rsid w:val="00692D7E"/>
    <w:rsid w:val="0069312F"/>
    <w:rsid w:val="00697CAF"/>
    <w:rsid w:val="006A033F"/>
    <w:rsid w:val="006A0FFC"/>
    <w:rsid w:val="006A1833"/>
    <w:rsid w:val="006A2386"/>
    <w:rsid w:val="006A35B8"/>
    <w:rsid w:val="006A370D"/>
    <w:rsid w:val="006A3BD4"/>
    <w:rsid w:val="006A5214"/>
    <w:rsid w:val="006A68E3"/>
    <w:rsid w:val="006A6BA1"/>
    <w:rsid w:val="006A7E1C"/>
    <w:rsid w:val="006B087A"/>
    <w:rsid w:val="006B0B8E"/>
    <w:rsid w:val="006B0C0F"/>
    <w:rsid w:val="006B11A4"/>
    <w:rsid w:val="006B23F5"/>
    <w:rsid w:val="006B274C"/>
    <w:rsid w:val="006B2BB7"/>
    <w:rsid w:val="006B3258"/>
    <w:rsid w:val="006B34E0"/>
    <w:rsid w:val="006B4017"/>
    <w:rsid w:val="006B59AD"/>
    <w:rsid w:val="006B61F9"/>
    <w:rsid w:val="006B782F"/>
    <w:rsid w:val="006B7E92"/>
    <w:rsid w:val="006C075C"/>
    <w:rsid w:val="006C230F"/>
    <w:rsid w:val="006C2535"/>
    <w:rsid w:val="006C2F2B"/>
    <w:rsid w:val="006C312A"/>
    <w:rsid w:val="006C3E70"/>
    <w:rsid w:val="006C42C6"/>
    <w:rsid w:val="006C47F6"/>
    <w:rsid w:val="006C4C2C"/>
    <w:rsid w:val="006C4F62"/>
    <w:rsid w:val="006C52CE"/>
    <w:rsid w:val="006C59BC"/>
    <w:rsid w:val="006C5A26"/>
    <w:rsid w:val="006C6578"/>
    <w:rsid w:val="006C6677"/>
    <w:rsid w:val="006C70EF"/>
    <w:rsid w:val="006C7113"/>
    <w:rsid w:val="006C79D8"/>
    <w:rsid w:val="006C7CD8"/>
    <w:rsid w:val="006D003D"/>
    <w:rsid w:val="006D13D4"/>
    <w:rsid w:val="006D19D2"/>
    <w:rsid w:val="006D1B02"/>
    <w:rsid w:val="006D2AD8"/>
    <w:rsid w:val="006D36DA"/>
    <w:rsid w:val="006D3B57"/>
    <w:rsid w:val="006D4A08"/>
    <w:rsid w:val="006D57AB"/>
    <w:rsid w:val="006D5DC8"/>
    <w:rsid w:val="006D6C70"/>
    <w:rsid w:val="006D6D7D"/>
    <w:rsid w:val="006D6F7D"/>
    <w:rsid w:val="006D7643"/>
    <w:rsid w:val="006E1A20"/>
    <w:rsid w:val="006E2D00"/>
    <w:rsid w:val="006E3671"/>
    <w:rsid w:val="006E37FD"/>
    <w:rsid w:val="006E3D1C"/>
    <w:rsid w:val="006E4C15"/>
    <w:rsid w:val="006E5D5C"/>
    <w:rsid w:val="006E6581"/>
    <w:rsid w:val="006E68DF"/>
    <w:rsid w:val="006E7261"/>
    <w:rsid w:val="006E74F6"/>
    <w:rsid w:val="006E7E66"/>
    <w:rsid w:val="006F06F8"/>
    <w:rsid w:val="006F21EE"/>
    <w:rsid w:val="006F3112"/>
    <w:rsid w:val="006F4E64"/>
    <w:rsid w:val="006F545B"/>
    <w:rsid w:val="006F5ADF"/>
    <w:rsid w:val="006F619B"/>
    <w:rsid w:val="006F76E2"/>
    <w:rsid w:val="006F7B0A"/>
    <w:rsid w:val="007000C9"/>
    <w:rsid w:val="00702695"/>
    <w:rsid w:val="00703211"/>
    <w:rsid w:val="007033EA"/>
    <w:rsid w:val="0070413B"/>
    <w:rsid w:val="0070455E"/>
    <w:rsid w:val="007052E7"/>
    <w:rsid w:val="00705577"/>
    <w:rsid w:val="0070568A"/>
    <w:rsid w:val="00710271"/>
    <w:rsid w:val="007112D6"/>
    <w:rsid w:val="0071279E"/>
    <w:rsid w:val="00714AE8"/>
    <w:rsid w:val="00715F74"/>
    <w:rsid w:val="00717279"/>
    <w:rsid w:val="00720149"/>
    <w:rsid w:val="00720183"/>
    <w:rsid w:val="007209FF"/>
    <w:rsid w:val="00721B8E"/>
    <w:rsid w:val="00721F52"/>
    <w:rsid w:val="00723412"/>
    <w:rsid w:val="00723BAC"/>
    <w:rsid w:val="00724493"/>
    <w:rsid w:val="00725E66"/>
    <w:rsid w:val="007260B0"/>
    <w:rsid w:val="00726708"/>
    <w:rsid w:val="007274B8"/>
    <w:rsid w:val="00727CDB"/>
    <w:rsid w:val="007305D1"/>
    <w:rsid w:val="00732EB7"/>
    <w:rsid w:val="0073407F"/>
    <w:rsid w:val="00734C37"/>
    <w:rsid w:val="00735DCF"/>
    <w:rsid w:val="00740400"/>
    <w:rsid w:val="00741F5D"/>
    <w:rsid w:val="00742221"/>
    <w:rsid w:val="007429C3"/>
    <w:rsid w:val="00743A8A"/>
    <w:rsid w:val="00744860"/>
    <w:rsid w:val="007451F9"/>
    <w:rsid w:val="00750367"/>
    <w:rsid w:val="00752047"/>
    <w:rsid w:val="007525BB"/>
    <w:rsid w:val="007526DB"/>
    <w:rsid w:val="007528DE"/>
    <w:rsid w:val="00754877"/>
    <w:rsid w:val="00761164"/>
    <w:rsid w:val="00761647"/>
    <w:rsid w:val="00762825"/>
    <w:rsid w:val="00762C41"/>
    <w:rsid w:val="00763A33"/>
    <w:rsid w:val="00764F37"/>
    <w:rsid w:val="007705ED"/>
    <w:rsid w:val="00771E35"/>
    <w:rsid w:val="00772845"/>
    <w:rsid w:val="007729B1"/>
    <w:rsid w:val="00772BBF"/>
    <w:rsid w:val="00775A1B"/>
    <w:rsid w:val="00776CAE"/>
    <w:rsid w:val="0078223E"/>
    <w:rsid w:val="007824C2"/>
    <w:rsid w:val="007838DC"/>
    <w:rsid w:val="00784CD0"/>
    <w:rsid w:val="00784D38"/>
    <w:rsid w:val="0078615F"/>
    <w:rsid w:val="00787744"/>
    <w:rsid w:val="00790509"/>
    <w:rsid w:val="00790911"/>
    <w:rsid w:val="00790928"/>
    <w:rsid w:val="00795BDF"/>
    <w:rsid w:val="0079627B"/>
    <w:rsid w:val="00797996"/>
    <w:rsid w:val="007A2A59"/>
    <w:rsid w:val="007A316F"/>
    <w:rsid w:val="007A35BE"/>
    <w:rsid w:val="007A458F"/>
    <w:rsid w:val="007A5B4B"/>
    <w:rsid w:val="007A61C7"/>
    <w:rsid w:val="007A68E2"/>
    <w:rsid w:val="007A6C9D"/>
    <w:rsid w:val="007A7C8D"/>
    <w:rsid w:val="007B16DF"/>
    <w:rsid w:val="007C04A8"/>
    <w:rsid w:val="007C056C"/>
    <w:rsid w:val="007C291E"/>
    <w:rsid w:val="007C2C81"/>
    <w:rsid w:val="007C3D28"/>
    <w:rsid w:val="007C3D46"/>
    <w:rsid w:val="007C47DE"/>
    <w:rsid w:val="007C4F25"/>
    <w:rsid w:val="007C5AF5"/>
    <w:rsid w:val="007D1AF6"/>
    <w:rsid w:val="007D2B5C"/>
    <w:rsid w:val="007D39FD"/>
    <w:rsid w:val="007D3EB7"/>
    <w:rsid w:val="007D3FC2"/>
    <w:rsid w:val="007D41FC"/>
    <w:rsid w:val="007D6096"/>
    <w:rsid w:val="007D71B8"/>
    <w:rsid w:val="007E13E4"/>
    <w:rsid w:val="007E22A4"/>
    <w:rsid w:val="007E39D3"/>
    <w:rsid w:val="007E3F69"/>
    <w:rsid w:val="007E42F9"/>
    <w:rsid w:val="007E492B"/>
    <w:rsid w:val="007E65EC"/>
    <w:rsid w:val="007F0603"/>
    <w:rsid w:val="007F130C"/>
    <w:rsid w:val="007F1543"/>
    <w:rsid w:val="007F364D"/>
    <w:rsid w:val="007F609F"/>
    <w:rsid w:val="007F6152"/>
    <w:rsid w:val="007F6AF2"/>
    <w:rsid w:val="007F75CA"/>
    <w:rsid w:val="00800947"/>
    <w:rsid w:val="00800F5A"/>
    <w:rsid w:val="00801282"/>
    <w:rsid w:val="0080197E"/>
    <w:rsid w:val="00802E96"/>
    <w:rsid w:val="00804A14"/>
    <w:rsid w:val="00804F23"/>
    <w:rsid w:val="00807202"/>
    <w:rsid w:val="00807737"/>
    <w:rsid w:val="00810024"/>
    <w:rsid w:val="00811084"/>
    <w:rsid w:val="008136FF"/>
    <w:rsid w:val="00813AB1"/>
    <w:rsid w:val="00816752"/>
    <w:rsid w:val="00817083"/>
    <w:rsid w:val="0081760E"/>
    <w:rsid w:val="00820455"/>
    <w:rsid w:val="00820C13"/>
    <w:rsid w:val="00826111"/>
    <w:rsid w:val="00826844"/>
    <w:rsid w:val="00826C08"/>
    <w:rsid w:val="00826E86"/>
    <w:rsid w:val="00827DE9"/>
    <w:rsid w:val="00830EE2"/>
    <w:rsid w:val="00831FD7"/>
    <w:rsid w:val="00833A70"/>
    <w:rsid w:val="00833E7C"/>
    <w:rsid w:val="00834292"/>
    <w:rsid w:val="00835EA4"/>
    <w:rsid w:val="008360D7"/>
    <w:rsid w:val="00836466"/>
    <w:rsid w:val="0083691C"/>
    <w:rsid w:val="008373E3"/>
    <w:rsid w:val="00837522"/>
    <w:rsid w:val="008423BA"/>
    <w:rsid w:val="00843024"/>
    <w:rsid w:val="008434F1"/>
    <w:rsid w:val="008452CB"/>
    <w:rsid w:val="00846213"/>
    <w:rsid w:val="008464D6"/>
    <w:rsid w:val="008474F2"/>
    <w:rsid w:val="00847C7A"/>
    <w:rsid w:val="00847E2E"/>
    <w:rsid w:val="00850701"/>
    <w:rsid w:val="008519B5"/>
    <w:rsid w:val="00852F52"/>
    <w:rsid w:val="00853B54"/>
    <w:rsid w:val="008544AD"/>
    <w:rsid w:val="008556DB"/>
    <w:rsid w:val="0085750A"/>
    <w:rsid w:val="008578C0"/>
    <w:rsid w:val="00857F49"/>
    <w:rsid w:val="00861807"/>
    <w:rsid w:val="00861BB9"/>
    <w:rsid w:val="00866954"/>
    <w:rsid w:val="00870972"/>
    <w:rsid w:val="00871CAD"/>
    <w:rsid w:val="0087221A"/>
    <w:rsid w:val="00872788"/>
    <w:rsid w:val="00874E97"/>
    <w:rsid w:val="00877CA8"/>
    <w:rsid w:val="00877E50"/>
    <w:rsid w:val="00877F0E"/>
    <w:rsid w:val="00882D85"/>
    <w:rsid w:val="00882F1B"/>
    <w:rsid w:val="00883C00"/>
    <w:rsid w:val="00885038"/>
    <w:rsid w:val="00885D99"/>
    <w:rsid w:val="00886B91"/>
    <w:rsid w:val="00887B5A"/>
    <w:rsid w:val="00890441"/>
    <w:rsid w:val="008906EC"/>
    <w:rsid w:val="008909A4"/>
    <w:rsid w:val="00890B06"/>
    <w:rsid w:val="00892B4A"/>
    <w:rsid w:val="00892BCB"/>
    <w:rsid w:val="00893368"/>
    <w:rsid w:val="00893513"/>
    <w:rsid w:val="00894B7B"/>
    <w:rsid w:val="0089692A"/>
    <w:rsid w:val="008971C7"/>
    <w:rsid w:val="00897B71"/>
    <w:rsid w:val="00897C04"/>
    <w:rsid w:val="008A0EB2"/>
    <w:rsid w:val="008A14EC"/>
    <w:rsid w:val="008A15D0"/>
    <w:rsid w:val="008A22CB"/>
    <w:rsid w:val="008A3070"/>
    <w:rsid w:val="008A32EA"/>
    <w:rsid w:val="008A43B0"/>
    <w:rsid w:val="008A4B8B"/>
    <w:rsid w:val="008A4D6F"/>
    <w:rsid w:val="008A5EFF"/>
    <w:rsid w:val="008A652A"/>
    <w:rsid w:val="008A746A"/>
    <w:rsid w:val="008A7B00"/>
    <w:rsid w:val="008B0E25"/>
    <w:rsid w:val="008B1772"/>
    <w:rsid w:val="008B32A5"/>
    <w:rsid w:val="008B35AB"/>
    <w:rsid w:val="008B39CD"/>
    <w:rsid w:val="008B5F42"/>
    <w:rsid w:val="008B70A5"/>
    <w:rsid w:val="008B7889"/>
    <w:rsid w:val="008C2B61"/>
    <w:rsid w:val="008C33A4"/>
    <w:rsid w:val="008C33AB"/>
    <w:rsid w:val="008C3417"/>
    <w:rsid w:val="008C57D4"/>
    <w:rsid w:val="008C5DA8"/>
    <w:rsid w:val="008C71EE"/>
    <w:rsid w:val="008C72B7"/>
    <w:rsid w:val="008C7403"/>
    <w:rsid w:val="008C7713"/>
    <w:rsid w:val="008D09D5"/>
    <w:rsid w:val="008D0BC9"/>
    <w:rsid w:val="008D0E3B"/>
    <w:rsid w:val="008D197B"/>
    <w:rsid w:val="008D23EE"/>
    <w:rsid w:val="008D2699"/>
    <w:rsid w:val="008D3953"/>
    <w:rsid w:val="008D3AB0"/>
    <w:rsid w:val="008D41FE"/>
    <w:rsid w:val="008D61CE"/>
    <w:rsid w:val="008D6624"/>
    <w:rsid w:val="008D6AA2"/>
    <w:rsid w:val="008D7882"/>
    <w:rsid w:val="008E15DB"/>
    <w:rsid w:val="008E1844"/>
    <w:rsid w:val="008E3205"/>
    <w:rsid w:val="008E36B4"/>
    <w:rsid w:val="008F0B94"/>
    <w:rsid w:val="008F12A0"/>
    <w:rsid w:val="008F1305"/>
    <w:rsid w:val="008F1E6B"/>
    <w:rsid w:val="008F2363"/>
    <w:rsid w:val="008F5F40"/>
    <w:rsid w:val="008F7625"/>
    <w:rsid w:val="008F7BA9"/>
    <w:rsid w:val="009001E6"/>
    <w:rsid w:val="00900248"/>
    <w:rsid w:val="00900919"/>
    <w:rsid w:val="00903079"/>
    <w:rsid w:val="009031E3"/>
    <w:rsid w:val="00903E8D"/>
    <w:rsid w:val="0090485D"/>
    <w:rsid w:val="009049D0"/>
    <w:rsid w:val="00904DC6"/>
    <w:rsid w:val="00905253"/>
    <w:rsid w:val="009053AF"/>
    <w:rsid w:val="009059E2"/>
    <w:rsid w:val="00905D7D"/>
    <w:rsid w:val="00910D62"/>
    <w:rsid w:val="009116FF"/>
    <w:rsid w:val="00911D81"/>
    <w:rsid w:val="00911F7C"/>
    <w:rsid w:val="00914DDB"/>
    <w:rsid w:val="00915341"/>
    <w:rsid w:val="00916EAC"/>
    <w:rsid w:val="00922964"/>
    <w:rsid w:val="009235E3"/>
    <w:rsid w:val="00923F12"/>
    <w:rsid w:val="00924263"/>
    <w:rsid w:val="009250AF"/>
    <w:rsid w:val="00925152"/>
    <w:rsid w:val="0092542C"/>
    <w:rsid w:val="00927997"/>
    <w:rsid w:val="009305DB"/>
    <w:rsid w:val="00930D3A"/>
    <w:rsid w:val="00930F1B"/>
    <w:rsid w:val="009318D4"/>
    <w:rsid w:val="00931B3E"/>
    <w:rsid w:val="00933396"/>
    <w:rsid w:val="00935ADC"/>
    <w:rsid w:val="00935F23"/>
    <w:rsid w:val="009365C4"/>
    <w:rsid w:val="00937427"/>
    <w:rsid w:val="00940B19"/>
    <w:rsid w:val="009411D4"/>
    <w:rsid w:val="00942C68"/>
    <w:rsid w:val="00942EFE"/>
    <w:rsid w:val="00944966"/>
    <w:rsid w:val="00946669"/>
    <w:rsid w:val="00946708"/>
    <w:rsid w:val="00946EC9"/>
    <w:rsid w:val="00947F1A"/>
    <w:rsid w:val="00950482"/>
    <w:rsid w:val="009519FC"/>
    <w:rsid w:val="00951FC7"/>
    <w:rsid w:val="00953E6A"/>
    <w:rsid w:val="0095580C"/>
    <w:rsid w:val="00955CFD"/>
    <w:rsid w:val="009563F6"/>
    <w:rsid w:val="0095650D"/>
    <w:rsid w:val="00956881"/>
    <w:rsid w:val="00956F0E"/>
    <w:rsid w:val="009579A2"/>
    <w:rsid w:val="00957D14"/>
    <w:rsid w:val="009606D8"/>
    <w:rsid w:val="00962F91"/>
    <w:rsid w:val="00965D5E"/>
    <w:rsid w:val="00965D7F"/>
    <w:rsid w:val="009661A7"/>
    <w:rsid w:val="00966CF7"/>
    <w:rsid w:val="00967D8B"/>
    <w:rsid w:val="00972574"/>
    <w:rsid w:val="00972891"/>
    <w:rsid w:val="00973C32"/>
    <w:rsid w:val="009746D9"/>
    <w:rsid w:val="00974CE4"/>
    <w:rsid w:val="00974DAE"/>
    <w:rsid w:val="0097624E"/>
    <w:rsid w:val="009765DF"/>
    <w:rsid w:val="009768E6"/>
    <w:rsid w:val="00976CBD"/>
    <w:rsid w:val="009800E5"/>
    <w:rsid w:val="009815DF"/>
    <w:rsid w:val="00981636"/>
    <w:rsid w:val="00984791"/>
    <w:rsid w:val="009847D9"/>
    <w:rsid w:val="00985609"/>
    <w:rsid w:val="00987789"/>
    <w:rsid w:val="00987F8F"/>
    <w:rsid w:val="009913A0"/>
    <w:rsid w:val="0099560F"/>
    <w:rsid w:val="00996284"/>
    <w:rsid w:val="00996BC0"/>
    <w:rsid w:val="00996F2B"/>
    <w:rsid w:val="00997088"/>
    <w:rsid w:val="009977C7"/>
    <w:rsid w:val="009A000F"/>
    <w:rsid w:val="009A0CE6"/>
    <w:rsid w:val="009A0E57"/>
    <w:rsid w:val="009A2ABD"/>
    <w:rsid w:val="009A5219"/>
    <w:rsid w:val="009A56FE"/>
    <w:rsid w:val="009A5E86"/>
    <w:rsid w:val="009A7023"/>
    <w:rsid w:val="009A70A3"/>
    <w:rsid w:val="009B02FC"/>
    <w:rsid w:val="009B1154"/>
    <w:rsid w:val="009B18A9"/>
    <w:rsid w:val="009B207E"/>
    <w:rsid w:val="009B285E"/>
    <w:rsid w:val="009B2E1F"/>
    <w:rsid w:val="009B32F8"/>
    <w:rsid w:val="009B3C7E"/>
    <w:rsid w:val="009B4032"/>
    <w:rsid w:val="009B4943"/>
    <w:rsid w:val="009B51D6"/>
    <w:rsid w:val="009B5A74"/>
    <w:rsid w:val="009B78A0"/>
    <w:rsid w:val="009B7AA4"/>
    <w:rsid w:val="009C0E52"/>
    <w:rsid w:val="009C2B19"/>
    <w:rsid w:val="009C37EE"/>
    <w:rsid w:val="009C389E"/>
    <w:rsid w:val="009C561C"/>
    <w:rsid w:val="009D021D"/>
    <w:rsid w:val="009D0F6E"/>
    <w:rsid w:val="009D1754"/>
    <w:rsid w:val="009D3A41"/>
    <w:rsid w:val="009D4BFC"/>
    <w:rsid w:val="009D50D4"/>
    <w:rsid w:val="009D512F"/>
    <w:rsid w:val="009E1E95"/>
    <w:rsid w:val="009E1F05"/>
    <w:rsid w:val="009E3B13"/>
    <w:rsid w:val="009E4A92"/>
    <w:rsid w:val="009E5826"/>
    <w:rsid w:val="009E6B3F"/>
    <w:rsid w:val="009E6FD9"/>
    <w:rsid w:val="009E7618"/>
    <w:rsid w:val="009F1F9A"/>
    <w:rsid w:val="009F2128"/>
    <w:rsid w:val="009F289F"/>
    <w:rsid w:val="009F399A"/>
    <w:rsid w:val="009F3CA3"/>
    <w:rsid w:val="009F44CE"/>
    <w:rsid w:val="009F7D86"/>
    <w:rsid w:val="00A0047A"/>
    <w:rsid w:val="00A00947"/>
    <w:rsid w:val="00A02009"/>
    <w:rsid w:val="00A0275C"/>
    <w:rsid w:val="00A0323E"/>
    <w:rsid w:val="00A03E4E"/>
    <w:rsid w:val="00A0408C"/>
    <w:rsid w:val="00A04E91"/>
    <w:rsid w:val="00A05F57"/>
    <w:rsid w:val="00A1108D"/>
    <w:rsid w:val="00A15954"/>
    <w:rsid w:val="00A170C8"/>
    <w:rsid w:val="00A178A0"/>
    <w:rsid w:val="00A21A8C"/>
    <w:rsid w:val="00A21F80"/>
    <w:rsid w:val="00A22146"/>
    <w:rsid w:val="00A23787"/>
    <w:rsid w:val="00A24182"/>
    <w:rsid w:val="00A251A8"/>
    <w:rsid w:val="00A26D93"/>
    <w:rsid w:val="00A272A2"/>
    <w:rsid w:val="00A277A9"/>
    <w:rsid w:val="00A27872"/>
    <w:rsid w:val="00A31E66"/>
    <w:rsid w:val="00A32522"/>
    <w:rsid w:val="00A32D1A"/>
    <w:rsid w:val="00A3381D"/>
    <w:rsid w:val="00A34394"/>
    <w:rsid w:val="00A349F1"/>
    <w:rsid w:val="00A3667F"/>
    <w:rsid w:val="00A37ACB"/>
    <w:rsid w:val="00A40481"/>
    <w:rsid w:val="00A421B2"/>
    <w:rsid w:val="00A4252C"/>
    <w:rsid w:val="00A42C5F"/>
    <w:rsid w:val="00A431CE"/>
    <w:rsid w:val="00A43CF5"/>
    <w:rsid w:val="00A46B01"/>
    <w:rsid w:val="00A47133"/>
    <w:rsid w:val="00A47C97"/>
    <w:rsid w:val="00A504AF"/>
    <w:rsid w:val="00A50651"/>
    <w:rsid w:val="00A52E67"/>
    <w:rsid w:val="00A544C5"/>
    <w:rsid w:val="00A54CBB"/>
    <w:rsid w:val="00A54F67"/>
    <w:rsid w:val="00A554A7"/>
    <w:rsid w:val="00A56936"/>
    <w:rsid w:val="00A600A9"/>
    <w:rsid w:val="00A62257"/>
    <w:rsid w:val="00A62A35"/>
    <w:rsid w:val="00A63765"/>
    <w:rsid w:val="00A6396B"/>
    <w:rsid w:val="00A63F1E"/>
    <w:rsid w:val="00A647FF"/>
    <w:rsid w:val="00A659F4"/>
    <w:rsid w:val="00A669FB"/>
    <w:rsid w:val="00A66B63"/>
    <w:rsid w:val="00A67C11"/>
    <w:rsid w:val="00A71201"/>
    <w:rsid w:val="00A7169F"/>
    <w:rsid w:val="00A72970"/>
    <w:rsid w:val="00A749F2"/>
    <w:rsid w:val="00A7722C"/>
    <w:rsid w:val="00A77F64"/>
    <w:rsid w:val="00A801B0"/>
    <w:rsid w:val="00A8079D"/>
    <w:rsid w:val="00A82553"/>
    <w:rsid w:val="00A83997"/>
    <w:rsid w:val="00A83A75"/>
    <w:rsid w:val="00A842A1"/>
    <w:rsid w:val="00A844CE"/>
    <w:rsid w:val="00A86421"/>
    <w:rsid w:val="00A919F8"/>
    <w:rsid w:val="00A91CA1"/>
    <w:rsid w:val="00A92A29"/>
    <w:rsid w:val="00A92A3C"/>
    <w:rsid w:val="00A92CB9"/>
    <w:rsid w:val="00A93C68"/>
    <w:rsid w:val="00A94E0C"/>
    <w:rsid w:val="00A95005"/>
    <w:rsid w:val="00A95893"/>
    <w:rsid w:val="00A96BCF"/>
    <w:rsid w:val="00AA120A"/>
    <w:rsid w:val="00AA15C8"/>
    <w:rsid w:val="00AA378E"/>
    <w:rsid w:val="00AA50E1"/>
    <w:rsid w:val="00AA55E6"/>
    <w:rsid w:val="00AA65AF"/>
    <w:rsid w:val="00AA685B"/>
    <w:rsid w:val="00AA6FC7"/>
    <w:rsid w:val="00AB16B4"/>
    <w:rsid w:val="00AB1B68"/>
    <w:rsid w:val="00AB3360"/>
    <w:rsid w:val="00AB3B8B"/>
    <w:rsid w:val="00AB5873"/>
    <w:rsid w:val="00AB649C"/>
    <w:rsid w:val="00AB65CA"/>
    <w:rsid w:val="00AB685D"/>
    <w:rsid w:val="00AB686B"/>
    <w:rsid w:val="00AB6ECF"/>
    <w:rsid w:val="00AB74E2"/>
    <w:rsid w:val="00AC013F"/>
    <w:rsid w:val="00AC034B"/>
    <w:rsid w:val="00AC1067"/>
    <w:rsid w:val="00AC1EA2"/>
    <w:rsid w:val="00AC2065"/>
    <w:rsid w:val="00AC24F9"/>
    <w:rsid w:val="00AC26E7"/>
    <w:rsid w:val="00AC47ED"/>
    <w:rsid w:val="00AC4B62"/>
    <w:rsid w:val="00AC712C"/>
    <w:rsid w:val="00AD057E"/>
    <w:rsid w:val="00AD093C"/>
    <w:rsid w:val="00AD3345"/>
    <w:rsid w:val="00AD3DCD"/>
    <w:rsid w:val="00AD6B47"/>
    <w:rsid w:val="00AD6C30"/>
    <w:rsid w:val="00AD6EB0"/>
    <w:rsid w:val="00AD6F99"/>
    <w:rsid w:val="00AD7A88"/>
    <w:rsid w:val="00AE2B4B"/>
    <w:rsid w:val="00AE4142"/>
    <w:rsid w:val="00AE447C"/>
    <w:rsid w:val="00AE6714"/>
    <w:rsid w:val="00AE7B55"/>
    <w:rsid w:val="00AF07A6"/>
    <w:rsid w:val="00AF1691"/>
    <w:rsid w:val="00AF1B38"/>
    <w:rsid w:val="00AF247E"/>
    <w:rsid w:val="00AF2FC7"/>
    <w:rsid w:val="00AF5822"/>
    <w:rsid w:val="00AF6382"/>
    <w:rsid w:val="00AF70E1"/>
    <w:rsid w:val="00B00221"/>
    <w:rsid w:val="00B00BDB"/>
    <w:rsid w:val="00B00DEA"/>
    <w:rsid w:val="00B00FAA"/>
    <w:rsid w:val="00B01B65"/>
    <w:rsid w:val="00B02E85"/>
    <w:rsid w:val="00B03F8D"/>
    <w:rsid w:val="00B043BF"/>
    <w:rsid w:val="00B05D32"/>
    <w:rsid w:val="00B06273"/>
    <w:rsid w:val="00B06B36"/>
    <w:rsid w:val="00B06B4B"/>
    <w:rsid w:val="00B0741F"/>
    <w:rsid w:val="00B10E9F"/>
    <w:rsid w:val="00B13830"/>
    <w:rsid w:val="00B13D4C"/>
    <w:rsid w:val="00B142D9"/>
    <w:rsid w:val="00B14650"/>
    <w:rsid w:val="00B15891"/>
    <w:rsid w:val="00B217B8"/>
    <w:rsid w:val="00B22162"/>
    <w:rsid w:val="00B23537"/>
    <w:rsid w:val="00B2490B"/>
    <w:rsid w:val="00B253A1"/>
    <w:rsid w:val="00B25833"/>
    <w:rsid w:val="00B30087"/>
    <w:rsid w:val="00B305E0"/>
    <w:rsid w:val="00B31106"/>
    <w:rsid w:val="00B31CEB"/>
    <w:rsid w:val="00B3222A"/>
    <w:rsid w:val="00B32F7F"/>
    <w:rsid w:val="00B330A5"/>
    <w:rsid w:val="00B3421E"/>
    <w:rsid w:val="00B34959"/>
    <w:rsid w:val="00B34D06"/>
    <w:rsid w:val="00B43680"/>
    <w:rsid w:val="00B44A6C"/>
    <w:rsid w:val="00B45D9C"/>
    <w:rsid w:val="00B4610A"/>
    <w:rsid w:val="00B4693B"/>
    <w:rsid w:val="00B52A82"/>
    <w:rsid w:val="00B53001"/>
    <w:rsid w:val="00B54CA5"/>
    <w:rsid w:val="00B54F6C"/>
    <w:rsid w:val="00B55714"/>
    <w:rsid w:val="00B568F3"/>
    <w:rsid w:val="00B577D5"/>
    <w:rsid w:val="00B57E0F"/>
    <w:rsid w:val="00B67333"/>
    <w:rsid w:val="00B71D0C"/>
    <w:rsid w:val="00B72367"/>
    <w:rsid w:val="00B759DB"/>
    <w:rsid w:val="00B75CEF"/>
    <w:rsid w:val="00B81265"/>
    <w:rsid w:val="00B81A05"/>
    <w:rsid w:val="00B81E47"/>
    <w:rsid w:val="00B8232F"/>
    <w:rsid w:val="00B83708"/>
    <w:rsid w:val="00B84234"/>
    <w:rsid w:val="00B8567A"/>
    <w:rsid w:val="00B86BCD"/>
    <w:rsid w:val="00B90A1B"/>
    <w:rsid w:val="00B9198E"/>
    <w:rsid w:val="00B928F6"/>
    <w:rsid w:val="00B92945"/>
    <w:rsid w:val="00B92F4F"/>
    <w:rsid w:val="00B937E9"/>
    <w:rsid w:val="00B95B1E"/>
    <w:rsid w:val="00B95DCE"/>
    <w:rsid w:val="00B96747"/>
    <w:rsid w:val="00B971CB"/>
    <w:rsid w:val="00BA0C49"/>
    <w:rsid w:val="00BA1565"/>
    <w:rsid w:val="00BA23BE"/>
    <w:rsid w:val="00BA375A"/>
    <w:rsid w:val="00BA4538"/>
    <w:rsid w:val="00BA4AA2"/>
    <w:rsid w:val="00BA4D34"/>
    <w:rsid w:val="00BA5883"/>
    <w:rsid w:val="00BA708A"/>
    <w:rsid w:val="00BA717E"/>
    <w:rsid w:val="00BB26C4"/>
    <w:rsid w:val="00BB33AC"/>
    <w:rsid w:val="00BB3491"/>
    <w:rsid w:val="00BB3F3E"/>
    <w:rsid w:val="00BB5298"/>
    <w:rsid w:val="00BB7B1F"/>
    <w:rsid w:val="00BC123C"/>
    <w:rsid w:val="00BC1938"/>
    <w:rsid w:val="00BC2C15"/>
    <w:rsid w:val="00BC2E72"/>
    <w:rsid w:val="00BC3D27"/>
    <w:rsid w:val="00BC40B8"/>
    <w:rsid w:val="00BC445F"/>
    <w:rsid w:val="00BC44DF"/>
    <w:rsid w:val="00BC4E84"/>
    <w:rsid w:val="00BC58F1"/>
    <w:rsid w:val="00BC63B3"/>
    <w:rsid w:val="00BC6E4D"/>
    <w:rsid w:val="00BD1F36"/>
    <w:rsid w:val="00BD2EB5"/>
    <w:rsid w:val="00BD3C47"/>
    <w:rsid w:val="00BD4C76"/>
    <w:rsid w:val="00BD67F2"/>
    <w:rsid w:val="00BD6AC2"/>
    <w:rsid w:val="00BE1B39"/>
    <w:rsid w:val="00BE235F"/>
    <w:rsid w:val="00BE3026"/>
    <w:rsid w:val="00BE359D"/>
    <w:rsid w:val="00BE3ED7"/>
    <w:rsid w:val="00BE54A5"/>
    <w:rsid w:val="00BF14D6"/>
    <w:rsid w:val="00BF1DDC"/>
    <w:rsid w:val="00BF2435"/>
    <w:rsid w:val="00BF35DB"/>
    <w:rsid w:val="00BF3A3C"/>
    <w:rsid w:val="00BF413D"/>
    <w:rsid w:val="00BF5DD7"/>
    <w:rsid w:val="00BF7318"/>
    <w:rsid w:val="00BF791A"/>
    <w:rsid w:val="00BF7A37"/>
    <w:rsid w:val="00C01579"/>
    <w:rsid w:val="00C0228B"/>
    <w:rsid w:val="00C02AD3"/>
    <w:rsid w:val="00C035D9"/>
    <w:rsid w:val="00C05B7E"/>
    <w:rsid w:val="00C0679A"/>
    <w:rsid w:val="00C0685D"/>
    <w:rsid w:val="00C06926"/>
    <w:rsid w:val="00C06BEA"/>
    <w:rsid w:val="00C076E3"/>
    <w:rsid w:val="00C10E3F"/>
    <w:rsid w:val="00C13630"/>
    <w:rsid w:val="00C139B9"/>
    <w:rsid w:val="00C16420"/>
    <w:rsid w:val="00C20434"/>
    <w:rsid w:val="00C20835"/>
    <w:rsid w:val="00C20938"/>
    <w:rsid w:val="00C20D4F"/>
    <w:rsid w:val="00C225B0"/>
    <w:rsid w:val="00C234A1"/>
    <w:rsid w:val="00C23999"/>
    <w:rsid w:val="00C2414A"/>
    <w:rsid w:val="00C2458A"/>
    <w:rsid w:val="00C24CD5"/>
    <w:rsid w:val="00C25A0E"/>
    <w:rsid w:val="00C25C59"/>
    <w:rsid w:val="00C26117"/>
    <w:rsid w:val="00C26BC8"/>
    <w:rsid w:val="00C2751C"/>
    <w:rsid w:val="00C31489"/>
    <w:rsid w:val="00C31EF6"/>
    <w:rsid w:val="00C32077"/>
    <w:rsid w:val="00C320F0"/>
    <w:rsid w:val="00C3364E"/>
    <w:rsid w:val="00C3413E"/>
    <w:rsid w:val="00C34362"/>
    <w:rsid w:val="00C3455D"/>
    <w:rsid w:val="00C345BC"/>
    <w:rsid w:val="00C35368"/>
    <w:rsid w:val="00C36E68"/>
    <w:rsid w:val="00C36EE1"/>
    <w:rsid w:val="00C3765A"/>
    <w:rsid w:val="00C37A82"/>
    <w:rsid w:val="00C42806"/>
    <w:rsid w:val="00C43C51"/>
    <w:rsid w:val="00C44081"/>
    <w:rsid w:val="00C44D39"/>
    <w:rsid w:val="00C44DDB"/>
    <w:rsid w:val="00C453E5"/>
    <w:rsid w:val="00C45509"/>
    <w:rsid w:val="00C46DEE"/>
    <w:rsid w:val="00C47166"/>
    <w:rsid w:val="00C47DBB"/>
    <w:rsid w:val="00C5142A"/>
    <w:rsid w:val="00C52CBA"/>
    <w:rsid w:val="00C5304D"/>
    <w:rsid w:val="00C538F5"/>
    <w:rsid w:val="00C53A27"/>
    <w:rsid w:val="00C54179"/>
    <w:rsid w:val="00C55C5D"/>
    <w:rsid w:val="00C5635B"/>
    <w:rsid w:val="00C5701A"/>
    <w:rsid w:val="00C5749D"/>
    <w:rsid w:val="00C61300"/>
    <w:rsid w:val="00C6159E"/>
    <w:rsid w:val="00C62674"/>
    <w:rsid w:val="00C62C13"/>
    <w:rsid w:val="00C631B2"/>
    <w:rsid w:val="00C63306"/>
    <w:rsid w:val="00C63B12"/>
    <w:rsid w:val="00C6494C"/>
    <w:rsid w:val="00C654AE"/>
    <w:rsid w:val="00C65F6F"/>
    <w:rsid w:val="00C67654"/>
    <w:rsid w:val="00C67775"/>
    <w:rsid w:val="00C678A7"/>
    <w:rsid w:val="00C67CC2"/>
    <w:rsid w:val="00C7080A"/>
    <w:rsid w:val="00C70896"/>
    <w:rsid w:val="00C71A36"/>
    <w:rsid w:val="00C72B6E"/>
    <w:rsid w:val="00C734E7"/>
    <w:rsid w:val="00C73D1F"/>
    <w:rsid w:val="00C753D7"/>
    <w:rsid w:val="00C76263"/>
    <w:rsid w:val="00C7693D"/>
    <w:rsid w:val="00C81B79"/>
    <w:rsid w:val="00C82CC6"/>
    <w:rsid w:val="00C84E8A"/>
    <w:rsid w:val="00C856BD"/>
    <w:rsid w:val="00C85F82"/>
    <w:rsid w:val="00C862CF"/>
    <w:rsid w:val="00C878E2"/>
    <w:rsid w:val="00C91C82"/>
    <w:rsid w:val="00C92413"/>
    <w:rsid w:val="00C92B26"/>
    <w:rsid w:val="00C93281"/>
    <w:rsid w:val="00C936B6"/>
    <w:rsid w:val="00C940EB"/>
    <w:rsid w:val="00C94949"/>
    <w:rsid w:val="00C94A8C"/>
    <w:rsid w:val="00C96CD3"/>
    <w:rsid w:val="00CA1802"/>
    <w:rsid w:val="00CA588A"/>
    <w:rsid w:val="00CA759E"/>
    <w:rsid w:val="00CA7B3D"/>
    <w:rsid w:val="00CB1947"/>
    <w:rsid w:val="00CB1E13"/>
    <w:rsid w:val="00CB2BAB"/>
    <w:rsid w:val="00CB45A8"/>
    <w:rsid w:val="00CB5B0F"/>
    <w:rsid w:val="00CB6863"/>
    <w:rsid w:val="00CB6C74"/>
    <w:rsid w:val="00CB7614"/>
    <w:rsid w:val="00CC2DC5"/>
    <w:rsid w:val="00CC340D"/>
    <w:rsid w:val="00CC3C29"/>
    <w:rsid w:val="00CC44BA"/>
    <w:rsid w:val="00CC6638"/>
    <w:rsid w:val="00CC7C1E"/>
    <w:rsid w:val="00CD0123"/>
    <w:rsid w:val="00CD05A4"/>
    <w:rsid w:val="00CD1D55"/>
    <w:rsid w:val="00CD1D9E"/>
    <w:rsid w:val="00CD231B"/>
    <w:rsid w:val="00CD28A2"/>
    <w:rsid w:val="00CD2CF5"/>
    <w:rsid w:val="00CD3B03"/>
    <w:rsid w:val="00CD4E97"/>
    <w:rsid w:val="00CD5307"/>
    <w:rsid w:val="00CD560A"/>
    <w:rsid w:val="00CD6570"/>
    <w:rsid w:val="00CD7CE1"/>
    <w:rsid w:val="00CD7FFD"/>
    <w:rsid w:val="00CE0395"/>
    <w:rsid w:val="00CE104E"/>
    <w:rsid w:val="00CE14F2"/>
    <w:rsid w:val="00CE2DDD"/>
    <w:rsid w:val="00CE3523"/>
    <w:rsid w:val="00CE35EE"/>
    <w:rsid w:val="00CE430C"/>
    <w:rsid w:val="00CE4498"/>
    <w:rsid w:val="00CE4AEC"/>
    <w:rsid w:val="00CE4C9C"/>
    <w:rsid w:val="00CE511F"/>
    <w:rsid w:val="00CE5F8C"/>
    <w:rsid w:val="00CE647A"/>
    <w:rsid w:val="00CE66BB"/>
    <w:rsid w:val="00CE750E"/>
    <w:rsid w:val="00CF00BE"/>
    <w:rsid w:val="00CF0996"/>
    <w:rsid w:val="00CF1895"/>
    <w:rsid w:val="00CF31DE"/>
    <w:rsid w:val="00CF32DC"/>
    <w:rsid w:val="00CF3E9E"/>
    <w:rsid w:val="00CF47F1"/>
    <w:rsid w:val="00CF490C"/>
    <w:rsid w:val="00D02518"/>
    <w:rsid w:val="00D02CDE"/>
    <w:rsid w:val="00D03E3B"/>
    <w:rsid w:val="00D05760"/>
    <w:rsid w:val="00D06533"/>
    <w:rsid w:val="00D06F58"/>
    <w:rsid w:val="00D07123"/>
    <w:rsid w:val="00D0750D"/>
    <w:rsid w:val="00D07EC2"/>
    <w:rsid w:val="00D07F7A"/>
    <w:rsid w:val="00D100F9"/>
    <w:rsid w:val="00D10A38"/>
    <w:rsid w:val="00D120DD"/>
    <w:rsid w:val="00D129AA"/>
    <w:rsid w:val="00D13068"/>
    <w:rsid w:val="00D13B85"/>
    <w:rsid w:val="00D14235"/>
    <w:rsid w:val="00D14EB1"/>
    <w:rsid w:val="00D16427"/>
    <w:rsid w:val="00D16CA1"/>
    <w:rsid w:val="00D2072E"/>
    <w:rsid w:val="00D217BD"/>
    <w:rsid w:val="00D218D1"/>
    <w:rsid w:val="00D220E1"/>
    <w:rsid w:val="00D22361"/>
    <w:rsid w:val="00D233C7"/>
    <w:rsid w:val="00D24DC9"/>
    <w:rsid w:val="00D25D22"/>
    <w:rsid w:val="00D3052F"/>
    <w:rsid w:val="00D30B87"/>
    <w:rsid w:val="00D31AD2"/>
    <w:rsid w:val="00D325B0"/>
    <w:rsid w:val="00D32B5B"/>
    <w:rsid w:val="00D35CAB"/>
    <w:rsid w:val="00D35D8D"/>
    <w:rsid w:val="00D37E48"/>
    <w:rsid w:val="00D41456"/>
    <w:rsid w:val="00D414A2"/>
    <w:rsid w:val="00D41F00"/>
    <w:rsid w:val="00D425CA"/>
    <w:rsid w:val="00D428B2"/>
    <w:rsid w:val="00D443AF"/>
    <w:rsid w:val="00D46B50"/>
    <w:rsid w:val="00D47AD6"/>
    <w:rsid w:val="00D507D5"/>
    <w:rsid w:val="00D50FF3"/>
    <w:rsid w:val="00D51A2F"/>
    <w:rsid w:val="00D52167"/>
    <w:rsid w:val="00D5430F"/>
    <w:rsid w:val="00D550D7"/>
    <w:rsid w:val="00D564F1"/>
    <w:rsid w:val="00D5655F"/>
    <w:rsid w:val="00D579A4"/>
    <w:rsid w:val="00D6085F"/>
    <w:rsid w:val="00D609D2"/>
    <w:rsid w:val="00D619BB"/>
    <w:rsid w:val="00D61A4D"/>
    <w:rsid w:val="00D627F3"/>
    <w:rsid w:val="00D634F8"/>
    <w:rsid w:val="00D64B8F"/>
    <w:rsid w:val="00D65A7B"/>
    <w:rsid w:val="00D6674D"/>
    <w:rsid w:val="00D71B92"/>
    <w:rsid w:val="00D72589"/>
    <w:rsid w:val="00D72AF6"/>
    <w:rsid w:val="00D73D20"/>
    <w:rsid w:val="00D7506E"/>
    <w:rsid w:val="00D77EDA"/>
    <w:rsid w:val="00D8099E"/>
    <w:rsid w:val="00D80B6B"/>
    <w:rsid w:val="00D8365B"/>
    <w:rsid w:val="00D836C1"/>
    <w:rsid w:val="00D841CD"/>
    <w:rsid w:val="00D847CF"/>
    <w:rsid w:val="00D84D70"/>
    <w:rsid w:val="00D85F4A"/>
    <w:rsid w:val="00D9186C"/>
    <w:rsid w:val="00D94038"/>
    <w:rsid w:val="00D945D4"/>
    <w:rsid w:val="00D94E15"/>
    <w:rsid w:val="00D95C86"/>
    <w:rsid w:val="00D9667F"/>
    <w:rsid w:val="00D96A6E"/>
    <w:rsid w:val="00D96FD6"/>
    <w:rsid w:val="00DA19E9"/>
    <w:rsid w:val="00DA2070"/>
    <w:rsid w:val="00DA4C51"/>
    <w:rsid w:val="00DA5352"/>
    <w:rsid w:val="00DA5A80"/>
    <w:rsid w:val="00DA6BDC"/>
    <w:rsid w:val="00DA79D2"/>
    <w:rsid w:val="00DB1B46"/>
    <w:rsid w:val="00DB1F95"/>
    <w:rsid w:val="00DB23E5"/>
    <w:rsid w:val="00DB2957"/>
    <w:rsid w:val="00DB48F6"/>
    <w:rsid w:val="00DB56C6"/>
    <w:rsid w:val="00DB7C24"/>
    <w:rsid w:val="00DC0DD9"/>
    <w:rsid w:val="00DC1635"/>
    <w:rsid w:val="00DC3A89"/>
    <w:rsid w:val="00DC3B9D"/>
    <w:rsid w:val="00DC4D5C"/>
    <w:rsid w:val="00DC63C5"/>
    <w:rsid w:val="00DD024E"/>
    <w:rsid w:val="00DD0FD3"/>
    <w:rsid w:val="00DD48DB"/>
    <w:rsid w:val="00DD5C1F"/>
    <w:rsid w:val="00DD7893"/>
    <w:rsid w:val="00DE1234"/>
    <w:rsid w:val="00DE1D65"/>
    <w:rsid w:val="00DE497A"/>
    <w:rsid w:val="00DE50DD"/>
    <w:rsid w:val="00DE661C"/>
    <w:rsid w:val="00DE7F2C"/>
    <w:rsid w:val="00DF09D9"/>
    <w:rsid w:val="00DF27B8"/>
    <w:rsid w:val="00DF2B36"/>
    <w:rsid w:val="00DF417A"/>
    <w:rsid w:val="00DF49B9"/>
    <w:rsid w:val="00DF57C5"/>
    <w:rsid w:val="00DF610C"/>
    <w:rsid w:val="00DF6197"/>
    <w:rsid w:val="00DF697D"/>
    <w:rsid w:val="00DF69E3"/>
    <w:rsid w:val="00DF791E"/>
    <w:rsid w:val="00E01FC9"/>
    <w:rsid w:val="00E0249F"/>
    <w:rsid w:val="00E0254D"/>
    <w:rsid w:val="00E04B3E"/>
    <w:rsid w:val="00E075D6"/>
    <w:rsid w:val="00E078C7"/>
    <w:rsid w:val="00E07978"/>
    <w:rsid w:val="00E07C86"/>
    <w:rsid w:val="00E10DA2"/>
    <w:rsid w:val="00E11431"/>
    <w:rsid w:val="00E11435"/>
    <w:rsid w:val="00E115BD"/>
    <w:rsid w:val="00E11F92"/>
    <w:rsid w:val="00E12148"/>
    <w:rsid w:val="00E132AA"/>
    <w:rsid w:val="00E132F9"/>
    <w:rsid w:val="00E1420A"/>
    <w:rsid w:val="00E14F37"/>
    <w:rsid w:val="00E151F5"/>
    <w:rsid w:val="00E1533A"/>
    <w:rsid w:val="00E15DEC"/>
    <w:rsid w:val="00E15E61"/>
    <w:rsid w:val="00E1770A"/>
    <w:rsid w:val="00E204E3"/>
    <w:rsid w:val="00E205F7"/>
    <w:rsid w:val="00E2065C"/>
    <w:rsid w:val="00E21481"/>
    <w:rsid w:val="00E22BEE"/>
    <w:rsid w:val="00E23DD1"/>
    <w:rsid w:val="00E24DA5"/>
    <w:rsid w:val="00E25475"/>
    <w:rsid w:val="00E25E1F"/>
    <w:rsid w:val="00E3022D"/>
    <w:rsid w:val="00E30753"/>
    <w:rsid w:val="00E309A7"/>
    <w:rsid w:val="00E30D24"/>
    <w:rsid w:val="00E30F88"/>
    <w:rsid w:val="00E32C7B"/>
    <w:rsid w:val="00E33C05"/>
    <w:rsid w:val="00E33CA5"/>
    <w:rsid w:val="00E34A84"/>
    <w:rsid w:val="00E34EC6"/>
    <w:rsid w:val="00E36B14"/>
    <w:rsid w:val="00E37A1E"/>
    <w:rsid w:val="00E41836"/>
    <w:rsid w:val="00E42516"/>
    <w:rsid w:val="00E42819"/>
    <w:rsid w:val="00E42943"/>
    <w:rsid w:val="00E42B62"/>
    <w:rsid w:val="00E42EF4"/>
    <w:rsid w:val="00E43941"/>
    <w:rsid w:val="00E442DF"/>
    <w:rsid w:val="00E44A2F"/>
    <w:rsid w:val="00E464B9"/>
    <w:rsid w:val="00E46C0F"/>
    <w:rsid w:val="00E479AE"/>
    <w:rsid w:val="00E51448"/>
    <w:rsid w:val="00E52E75"/>
    <w:rsid w:val="00E55949"/>
    <w:rsid w:val="00E57F08"/>
    <w:rsid w:val="00E600BD"/>
    <w:rsid w:val="00E608FD"/>
    <w:rsid w:val="00E60AF3"/>
    <w:rsid w:val="00E63759"/>
    <w:rsid w:val="00E64E8A"/>
    <w:rsid w:val="00E65433"/>
    <w:rsid w:val="00E6669B"/>
    <w:rsid w:val="00E66CFD"/>
    <w:rsid w:val="00E6792E"/>
    <w:rsid w:val="00E7216D"/>
    <w:rsid w:val="00E721EC"/>
    <w:rsid w:val="00E729D3"/>
    <w:rsid w:val="00E7436B"/>
    <w:rsid w:val="00E74713"/>
    <w:rsid w:val="00E7498B"/>
    <w:rsid w:val="00E74E84"/>
    <w:rsid w:val="00E76CAF"/>
    <w:rsid w:val="00E809F8"/>
    <w:rsid w:val="00E811AD"/>
    <w:rsid w:val="00E818F2"/>
    <w:rsid w:val="00E835E4"/>
    <w:rsid w:val="00E84A56"/>
    <w:rsid w:val="00E84E55"/>
    <w:rsid w:val="00E85A4D"/>
    <w:rsid w:val="00E86C30"/>
    <w:rsid w:val="00E87CCE"/>
    <w:rsid w:val="00E90791"/>
    <w:rsid w:val="00E90C30"/>
    <w:rsid w:val="00E91726"/>
    <w:rsid w:val="00E91E45"/>
    <w:rsid w:val="00E92C8F"/>
    <w:rsid w:val="00E92F35"/>
    <w:rsid w:val="00E935C6"/>
    <w:rsid w:val="00E958A6"/>
    <w:rsid w:val="00E95ACC"/>
    <w:rsid w:val="00E961F0"/>
    <w:rsid w:val="00E96DEB"/>
    <w:rsid w:val="00EA18A1"/>
    <w:rsid w:val="00EA24FB"/>
    <w:rsid w:val="00EA71FA"/>
    <w:rsid w:val="00EB04D6"/>
    <w:rsid w:val="00EB6278"/>
    <w:rsid w:val="00EB740A"/>
    <w:rsid w:val="00EC0EEF"/>
    <w:rsid w:val="00EC1689"/>
    <w:rsid w:val="00EC199A"/>
    <w:rsid w:val="00EC41DD"/>
    <w:rsid w:val="00ED05D5"/>
    <w:rsid w:val="00ED0AA8"/>
    <w:rsid w:val="00ED2065"/>
    <w:rsid w:val="00ED5A74"/>
    <w:rsid w:val="00ED655C"/>
    <w:rsid w:val="00ED696A"/>
    <w:rsid w:val="00ED7B53"/>
    <w:rsid w:val="00ED7E9B"/>
    <w:rsid w:val="00EE09D6"/>
    <w:rsid w:val="00EE0ECB"/>
    <w:rsid w:val="00EE1A0E"/>
    <w:rsid w:val="00EE1B20"/>
    <w:rsid w:val="00EE2835"/>
    <w:rsid w:val="00EE3812"/>
    <w:rsid w:val="00EE4A72"/>
    <w:rsid w:val="00EE51B9"/>
    <w:rsid w:val="00EE6DE6"/>
    <w:rsid w:val="00EE71A0"/>
    <w:rsid w:val="00EE759F"/>
    <w:rsid w:val="00EF0CE7"/>
    <w:rsid w:val="00EF33BD"/>
    <w:rsid w:val="00EF3446"/>
    <w:rsid w:val="00EF4933"/>
    <w:rsid w:val="00EF5C2D"/>
    <w:rsid w:val="00EF65E6"/>
    <w:rsid w:val="00EF756A"/>
    <w:rsid w:val="00F01256"/>
    <w:rsid w:val="00F015D9"/>
    <w:rsid w:val="00F01D16"/>
    <w:rsid w:val="00F01FBD"/>
    <w:rsid w:val="00F0219A"/>
    <w:rsid w:val="00F022E4"/>
    <w:rsid w:val="00F0342C"/>
    <w:rsid w:val="00F054E7"/>
    <w:rsid w:val="00F06834"/>
    <w:rsid w:val="00F068D4"/>
    <w:rsid w:val="00F077CD"/>
    <w:rsid w:val="00F11202"/>
    <w:rsid w:val="00F12205"/>
    <w:rsid w:val="00F12381"/>
    <w:rsid w:val="00F13BD4"/>
    <w:rsid w:val="00F152EB"/>
    <w:rsid w:val="00F15C1A"/>
    <w:rsid w:val="00F1646E"/>
    <w:rsid w:val="00F16F74"/>
    <w:rsid w:val="00F21C04"/>
    <w:rsid w:val="00F22597"/>
    <w:rsid w:val="00F27895"/>
    <w:rsid w:val="00F305F1"/>
    <w:rsid w:val="00F31F7C"/>
    <w:rsid w:val="00F32527"/>
    <w:rsid w:val="00F32FD4"/>
    <w:rsid w:val="00F33CEA"/>
    <w:rsid w:val="00F3551D"/>
    <w:rsid w:val="00F406C8"/>
    <w:rsid w:val="00F41881"/>
    <w:rsid w:val="00F420E5"/>
    <w:rsid w:val="00F42EC5"/>
    <w:rsid w:val="00F430F7"/>
    <w:rsid w:val="00F45526"/>
    <w:rsid w:val="00F474E5"/>
    <w:rsid w:val="00F508AA"/>
    <w:rsid w:val="00F50EF1"/>
    <w:rsid w:val="00F5150F"/>
    <w:rsid w:val="00F51DB4"/>
    <w:rsid w:val="00F52B16"/>
    <w:rsid w:val="00F57E8B"/>
    <w:rsid w:val="00F60808"/>
    <w:rsid w:val="00F60CAD"/>
    <w:rsid w:val="00F61794"/>
    <w:rsid w:val="00F63FEE"/>
    <w:rsid w:val="00F652F3"/>
    <w:rsid w:val="00F655B0"/>
    <w:rsid w:val="00F65C85"/>
    <w:rsid w:val="00F664EA"/>
    <w:rsid w:val="00F666F2"/>
    <w:rsid w:val="00F7019B"/>
    <w:rsid w:val="00F73C1D"/>
    <w:rsid w:val="00F73DA3"/>
    <w:rsid w:val="00F75EF9"/>
    <w:rsid w:val="00F7776C"/>
    <w:rsid w:val="00F81C28"/>
    <w:rsid w:val="00F8301B"/>
    <w:rsid w:val="00F8314A"/>
    <w:rsid w:val="00F87457"/>
    <w:rsid w:val="00F90544"/>
    <w:rsid w:val="00F91503"/>
    <w:rsid w:val="00F918E6"/>
    <w:rsid w:val="00F93BF3"/>
    <w:rsid w:val="00F951F9"/>
    <w:rsid w:val="00F9638A"/>
    <w:rsid w:val="00F96756"/>
    <w:rsid w:val="00F96D4E"/>
    <w:rsid w:val="00F97C62"/>
    <w:rsid w:val="00FA152B"/>
    <w:rsid w:val="00FA18F4"/>
    <w:rsid w:val="00FA247E"/>
    <w:rsid w:val="00FA3CFC"/>
    <w:rsid w:val="00FA5F15"/>
    <w:rsid w:val="00FA6611"/>
    <w:rsid w:val="00FA6CC4"/>
    <w:rsid w:val="00FB00FA"/>
    <w:rsid w:val="00FB2213"/>
    <w:rsid w:val="00FB2419"/>
    <w:rsid w:val="00FB53D3"/>
    <w:rsid w:val="00FB78A0"/>
    <w:rsid w:val="00FC0E2A"/>
    <w:rsid w:val="00FC1C13"/>
    <w:rsid w:val="00FC3F45"/>
    <w:rsid w:val="00FC75AB"/>
    <w:rsid w:val="00FC7E5A"/>
    <w:rsid w:val="00FD00EB"/>
    <w:rsid w:val="00FD0AD6"/>
    <w:rsid w:val="00FD0B70"/>
    <w:rsid w:val="00FD221C"/>
    <w:rsid w:val="00FD7318"/>
    <w:rsid w:val="00FD7964"/>
    <w:rsid w:val="00FE1BD6"/>
    <w:rsid w:val="00FE1F02"/>
    <w:rsid w:val="00FE28A0"/>
    <w:rsid w:val="00FE28F8"/>
    <w:rsid w:val="00FE29D8"/>
    <w:rsid w:val="00FE2A04"/>
    <w:rsid w:val="00FE3B6B"/>
    <w:rsid w:val="00FE4F6F"/>
    <w:rsid w:val="00FE5134"/>
    <w:rsid w:val="00FE5DD6"/>
    <w:rsid w:val="00FE7140"/>
    <w:rsid w:val="00FE74B3"/>
    <w:rsid w:val="00FE7502"/>
    <w:rsid w:val="00FE79DA"/>
    <w:rsid w:val="00FF038C"/>
    <w:rsid w:val="00FF0FBA"/>
    <w:rsid w:val="00FF28FB"/>
    <w:rsid w:val="00FF36DD"/>
    <w:rsid w:val="00FF7A17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character" w:styleId="nfase">
    <w:name w:val="Emphasis"/>
    <w:basedOn w:val="Fontepargpadro"/>
    <w:uiPriority w:val="20"/>
    <w:qFormat/>
    <w:rsid w:val="00E078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965D8-4C46-445B-9A8B-B3FDB18F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12</TotalTime>
  <Pages>2</Pages>
  <Words>147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14</cp:revision>
  <cp:lastPrinted>2020-09-21T14:38:00Z</cp:lastPrinted>
  <dcterms:created xsi:type="dcterms:W3CDTF">2020-11-30T18:30:00Z</dcterms:created>
  <dcterms:modified xsi:type="dcterms:W3CDTF">2020-11-30T18:42:00Z</dcterms:modified>
</cp:coreProperties>
</file>